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8016" w14:textId="389D0AF3" w:rsidR="00CD7379" w:rsidRPr="000C416C" w:rsidRDefault="00CD7379" w:rsidP="00CD7379">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2B3A1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465E23">
        <w:rPr>
          <w:rFonts w:cs="Arial"/>
          <w:b/>
          <w:kern w:val="2"/>
          <w:sz w:val="24"/>
          <w:lang w:val="en-US"/>
        </w:rPr>
        <w:t>3GPP TSG-RAN WG2 Meeting #1</w:t>
      </w:r>
      <w:r w:rsidR="008D043A">
        <w:rPr>
          <w:rFonts w:cs="Arial"/>
          <w:b/>
          <w:kern w:val="2"/>
          <w:sz w:val="24"/>
          <w:lang w:val="en-US"/>
        </w:rPr>
        <w:t>2</w:t>
      </w:r>
      <w:r w:rsidR="00084346">
        <w:rPr>
          <w:rFonts w:cs="Arial"/>
          <w:b/>
          <w:kern w:val="2"/>
          <w:sz w:val="24"/>
          <w:lang w:val="en-US"/>
        </w:rPr>
        <w:t>4</w:t>
      </w:r>
      <w:r>
        <w:rPr>
          <w:b/>
          <w:noProof/>
          <w:sz w:val="24"/>
          <w:lang w:val="en-US"/>
        </w:rPr>
        <w:tab/>
      </w:r>
      <w:r w:rsidR="003C700A">
        <w:rPr>
          <w:rFonts w:cs="Arial"/>
          <w:b/>
          <w:kern w:val="2"/>
          <w:sz w:val="24"/>
          <w:lang w:val="en-US"/>
        </w:rPr>
        <w:t>R2-2</w:t>
      </w:r>
      <w:r w:rsidR="00735287">
        <w:rPr>
          <w:rFonts w:cs="Arial"/>
          <w:b/>
          <w:kern w:val="2"/>
          <w:sz w:val="24"/>
          <w:lang w:val="en-US"/>
        </w:rPr>
        <w:t>3</w:t>
      </w:r>
      <w:r w:rsidR="00084346">
        <w:rPr>
          <w:rFonts w:cs="Arial"/>
          <w:b/>
          <w:kern w:val="2"/>
          <w:sz w:val="24"/>
          <w:lang w:val="en-US"/>
        </w:rPr>
        <w:t>XXXXX</w:t>
      </w:r>
    </w:p>
    <w:p w14:paraId="015EA4F0" w14:textId="6EB5708B" w:rsidR="00CD7379" w:rsidRPr="0017470B" w:rsidRDefault="00084346" w:rsidP="0017470B">
      <w:pPr>
        <w:keepNext/>
        <w:keepLines/>
        <w:tabs>
          <w:tab w:val="left" w:pos="1985"/>
        </w:tabs>
        <w:rPr>
          <w:rFonts w:ascii="Arial" w:hAnsi="Arial" w:cs="Arial"/>
          <w:b/>
          <w:kern w:val="2"/>
          <w:sz w:val="24"/>
          <w:lang w:val="en-US"/>
        </w:rPr>
      </w:pPr>
      <w:r>
        <w:rPr>
          <w:rFonts w:ascii="Arial" w:hAnsi="Arial" w:cs="Arial"/>
          <w:b/>
          <w:kern w:val="2"/>
          <w:sz w:val="24"/>
          <w:lang w:val="en-US"/>
        </w:rPr>
        <w:t>Chicago</w:t>
      </w:r>
      <w:r w:rsidR="001F1D5D">
        <w:rPr>
          <w:rFonts w:ascii="Arial" w:hAnsi="Arial" w:cs="Arial"/>
          <w:b/>
          <w:kern w:val="2"/>
          <w:sz w:val="24"/>
          <w:lang w:val="en-US"/>
        </w:rPr>
        <w:t xml:space="preserve">, </w:t>
      </w:r>
      <w:r>
        <w:rPr>
          <w:rFonts w:ascii="Arial" w:hAnsi="Arial" w:cs="Arial"/>
          <w:b/>
          <w:kern w:val="2"/>
          <w:sz w:val="24"/>
          <w:lang w:val="en-US"/>
        </w:rPr>
        <w:t>USA</w:t>
      </w:r>
      <w:r w:rsidR="00BA16D7" w:rsidRPr="00BA16D7">
        <w:rPr>
          <w:rFonts w:ascii="Arial" w:hAnsi="Arial" w:cs="Arial"/>
          <w:b/>
          <w:kern w:val="2"/>
          <w:sz w:val="24"/>
          <w:lang w:val="en-US"/>
        </w:rPr>
        <w:t xml:space="preserve">, </w:t>
      </w:r>
      <w:r>
        <w:rPr>
          <w:rFonts w:ascii="Arial" w:hAnsi="Arial" w:cs="Arial"/>
          <w:b/>
          <w:kern w:val="2"/>
          <w:sz w:val="24"/>
          <w:lang w:val="en-US"/>
        </w:rPr>
        <w:t>Nov 13-17</w:t>
      </w:r>
      <w:r w:rsidR="00BA16D7" w:rsidRPr="00BA16D7">
        <w:rPr>
          <w:rFonts w:ascii="Arial" w:hAnsi="Arial" w:cs="Arial"/>
          <w:b/>
          <w:kern w:val="2"/>
          <w:sz w:val="24"/>
          <w:lang w:val="en-US"/>
        </w:rPr>
        <w:t>, 2023</w:t>
      </w:r>
      <w:r w:rsidR="0017470B">
        <w:rPr>
          <w:rFonts w:ascii="Arial" w:hAnsi="Arial" w:cs="Arial"/>
          <w:b/>
          <w:kern w:val="2"/>
          <w:sz w:val="24"/>
          <w:lang w:val="en-US"/>
        </w:rPr>
        <w:tab/>
      </w:r>
      <w:r w:rsidR="00CD7379">
        <w:rPr>
          <w:rFonts w:ascii="Arial" w:eastAsia="MS Mincho" w:hAnsi="Arial"/>
          <w:b/>
          <w:noProof/>
          <w:sz w:val="24"/>
        </w:rPr>
        <w:tab/>
        <w:t xml:space="preserve">     </w:t>
      </w:r>
    </w:p>
    <w:p w14:paraId="25DAFCD2" w14:textId="2D14388C" w:rsidR="00262EDD" w:rsidRPr="00CF65E4" w:rsidRDefault="00CD7379" w:rsidP="00CD7379">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A26A5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F65E4">
        <w:rPr>
          <w:b/>
          <w:sz w:val="24"/>
          <w:lang w:val="en-US"/>
        </w:rPr>
        <w:t>Agenda item:</w:t>
      </w:r>
      <w:r w:rsidRPr="00CF65E4">
        <w:rPr>
          <w:sz w:val="24"/>
          <w:lang w:val="en-US"/>
        </w:rPr>
        <w:tab/>
        <w:t xml:space="preserve">    </w:t>
      </w:r>
      <w:r w:rsidR="00E940FA" w:rsidRPr="00CF65E4">
        <w:rPr>
          <w:sz w:val="24"/>
          <w:lang w:val="en-US"/>
        </w:rPr>
        <w:t>7.21</w:t>
      </w:r>
      <w:r w:rsidR="00967665" w:rsidRPr="00CF65E4">
        <w:rPr>
          <w:sz w:val="24"/>
          <w:lang w:val="en-US"/>
        </w:rPr>
        <w:t>.3</w:t>
      </w:r>
      <w:r w:rsidR="001F2E7F" w:rsidRPr="00CF65E4">
        <w:rPr>
          <w:sz w:val="24"/>
          <w:lang w:val="en-US"/>
        </w:rPr>
        <w:tab/>
      </w:r>
      <w:r w:rsidR="001F2E7F" w:rsidRPr="00CF65E4">
        <w:rPr>
          <w:sz w:val="24"/>
          <w:lang w:val="en-US"/>
        </w:rPr>
        <w:tab/>
      </w:r>
      <w:r w:rsidR="001F2E7F" w:rsidRPr="00CF65E4">
        <w:rPr>
          <w:sz w:val="24"/>
          <w:lang w:val="en-US"/>
        </w:rPr>
        <w:tab/>
      </w:r>
      <w:r w:rsidR="001F2E7F" w:rsidRPr="00CF65E4">
        <w:rPr>
          <w:sz w:val="24"/>
          <w:lang w:val="en-US"/>
        </w:rPr>
        <w:tab/>
      </w:r>
      <w:r w:rsidR="001F2E7F" w:rsidRPr="00CF65E4">
        <w:rPr>
          <w:sz w:val="24"/>
          <w:lang w:val="en-US"/>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0BA4C62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1F1D5D">
        <w:rPr>
          <w:rFonts w:ascii="Arial" w:hAnsi="Arial"/>
          <w:sz w:val="24"/>
        </w:rPr>
        <w:t xml:space="preserve">Discussion of </w:t>
      </w:r>
      <w:r w:rsidR="00084346">
        <w:rPr>
          <w:rFonts w:ascii="Arial" w:hAnsi="Arial"/>
          <w:sz w:val="24"/>
        </w:rPr>
        <w:t>Power Class Fallback indication</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76B2FAB" w14:textId="77777777" w:rsidR="00F4252E" w:rsidRDefault="00F4252E" w:rsidP="00F4252E">
      <w:pPr>
        <w:pStyle w:val="Heading1"/>
      </w:pPr>
      <w:r>
        <w:t xml:space="preserve">Introduction </w:t>
      </w:r>
    </w:p>
    <w:p w14:paraId="12FA9B9D" w14:textId="64A70763" w:rsidR="00D85E9E" w:rsidRDefault="00F47B40" w:rsidP="00D85E9E">
      <w:r>
        <w:t>In the coverage enhancement WID (R2-221858), the following enhancements were studied by RAN1 and RAN4</w:t>
      </w:r>
    </w:p>
    <w:tbl>
      <w:tblPr>
        <w:tblStyle w:val="TableGrid"/>
        <w:tblW w:w="0" w:type="auto"/>
        <w:tblLook w:val="04A0" w:firstRow="1" w:lastRow="0" w:firstColumn="1" w:lastColumn="0" w:noHBand="0" w:noVBand="1"/>
      </w:tblPr>
      <w:tblGrid>
        <w:gridCol w:w="9631"/>
      </w:tblGrid>
      <w:tr w:rsidR="00F47B40" w14:paraId="5158CA7F" w14:textId="77777777" w:rsidTr="00F47B40">
        <w:tc>
          <w:tcPr>
            <w:tcW w:w="9631" w:type="dxa"/>
          </w:tcPr>
          <w:p w14:paraId="565D415A" w14:textId="77777777" w:rsidR="00F47B40" w:rsidRPr="007843FE" w:rsidRDefault="00F47B40" w:rsidP="00F47B40">
            <w:pPr>
              <w:numPr>
                <w:ilvl w:val="0"/>
                <w:numId w:val="4"/>
              </w:numPr>
              <w:spacing w:before="120" w:after="120" w:line="276" w:lineRule="auto"/>
              <w:ind w:hanging="357"/>
              <w:jc w:val="both"/>
              <w:rPr>
                <w:rFonts w:eastAsia="SimSun"/>
                <w:lang w:val="en-US" w:eastAsia="zh-CN"/>
              </w:rPr>
            </w:pPr>
            <w:r w:rsidRPr="007843FE">
              <w:rPr>
                <w:rFonts w:eastAsia="SimSun"/>
                <w:lang w:val="en-US" w:eastAsia="zh-CN"/>
              </w:rPr>
              <w:t>Study and if necessary specify following power domain enhancements</w:t>
            </w:r>
          </w:p>
          <w:p w14:paraId="52A10405" w14:textId="77777777" w:rsidR="00F47B40" w:rsidRPr="007B39D0" w:rsidRDefault="00F47B40" w:rsidP="00F47B40">
            <w:pPr>
              <w:numPr>
                <w:ilvl w:val="1"/>
                <w:numId w:val="4"/>
              </w:numPr>
              <w:spacing w:before="120" w:after="120" w:line="276" w:lineRule="auto"/>
              <w:jc w:val="both"/>
              <w:rPr>
                <w:iCs/>
                <w:lang w:val="en-US"/>
              </w:rPr>
            </w:pPr>
            <w:r w:rsidRPr="007B39D0">
              <w:rPr>
                <w:iCs/>
                <w:lang w:val="en-US"/>
              </w:rPr>
              <w:t xml:space="preserve">Enhancements to realize </w:t>
            </w:r>
            <w:r w:rsidRPr="007B39D0">
              <w:rPr>
                <w:rFonts w:eastAsia="SimSun" w:hint="eastAsia"/>
                <w:iCs/>
                <w:lang w:val="en-US" w:eastAsia="zh-CN"/>
              </w:rPr>
              <w:t>i</w:t>
            </w:r>
            <w:r w:rsidRPr="007B39D0">
              <w:rPr>
                <w:iCs/>
                <w:lang w:val="en-US"/>
              </w:rPr>
              <w:t xml:space="preserve">ncreasing UE power high limit for CA and DC based on Rel-17 RAN4 work on “Increasing UE power high limit for CA and DC”, </w:t>
            </w:r>
            <w:r w:rsidRPr="007B39D0">
              <w:rPr>
                <w:rFonts w:eastAsia="SimSun" w:hint="eastAsia"/>
                <w:iCs/>
                <w:lang w:val="en-US" w:eastAsia="zh-CN"/>
              </w:rPr>
              <w:t xml:space="preserve">in compliance with </w:t>
            </w:r>
            <w:r w:rsidRPr="007B39D0">
              <w:rPr>
                <w:iCs/>
                <w:lang w:val="en-US"/>
              </w:rPr>
              <w:t>relevant regulations</w:t>
            </w:r>
            <w:r>
              <w:rPr>
                <w:iCs/>
                <w:lang w:val="en-US"/>
              </w:rPr>
              <w:t xml:space="preserve"> (RAN4, RAN1)</w:t>
            </w:r>
          </w:p>
          <w:p w14:paraId="062403FE" w14:textId="77777777" w:rsidR="00F47B40" w:rsidRPr="006949AE" w:rsidRDefault="00F47B40" w:rsidP="00F47B40">
            <w:pPr>
              <w:numPr>
                <w:ilvl w:val="1"/>
                <w:numId w:val="4"/>
              </w:numPr>
              <w:spacing w:before="120" w:after="120" w:line="276" w:lineRule="auto"/>
              <w:jc w:val="both"/>
              <w:rPr>
                <w:iCs/>
                <w:lang w:val="en-US"/>
              </w:rPr>
            </w:pPr>
            <w:r w:rsidRPr="006949AE">
              <w:rPr>
                <w:iCs/>
                <w:lang w:val="en-US"/>
              </w:rPr>
              <w:t xml:space="preserve">Enhancements to reduce MPR/PAR, including </w:t>
            </w:r>
            <w:r w:rsidRPr="00E74766">
              <w:rPr>
                <w:rFonts w:eastAsia="SimSun"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2B35FDDD" w14:textId="286E78A5" w:rsidR="00F47B40" w:rsidRPr="00F47B40" w:rsidRDefault="00F47B40" w:rsidP="00D85E9E">
            <w:pPr>
              <w:numPr>
                <w:ilvl w:val="0"/>
                <w:numId w:val="4"/>
              </w:numPr>
              <w:spacing w:before="120" w:after="120" w:line="276" w:lineRule="auto"/>
              <w:ind w:hanging="357"/>
              <w:jc w:val="both"/>
              <w:rPr>
                <w:rFonts w:eastAsia="SimSun"/>
                <w:lang w:val="en-US" w:eastAsia="zh-CN"/>
              </w:rPr>
            </w:pPr>
            <w:r w:rsidRPr="006949AE" w:rsidDel="007843FE">
              <w:rPr>
                <w:rFonts w:hint="eastAsia"/>
                <w:iCs/>
                <w:lang w:val="en-US" w:eastAsia="ja-JP"/>
              </w:rPr>
              <w:t xml:space="preserve"> </w:t>
            </w:r>
            <w:r w:rsidRPr="007843FE">
              <w:rPr>
                <w:rFonts w:eastAsia="SimSun"/>
                <w:lang w:val="en-US" w:eastAsia="zh-CN"/>
              </w:rPr>
              <w:t xml:space="preserve">Specify </w:t>
            </w:r>
            <w:r w:rsidRPr="000E6F47">
              <w:rPr>
                <w:rFonts w:eastAsia="SimSun"/>
                <w:sz w:val="21"/>
                <w:szCs w:val="21"/>
              </w:rPr>
              <w:t>enhancements to support dynamic switching between DFT-</w:t>
            </w:r>
            <w:r>
              <w:rPr>
                <w:rFonts w:eastAsia="SimSun" w:hint="eastAsia"/>
                <w:sz w:val="21"/>
                <w:szCs w:val="21"/>
                <w:lang w:eastAsia="zh-CN"/>
              </w:rPr>
              <w:t>S</w:t>
            </w:r>
            <w:r w:rsidRPr="000E6F47">
              <w:rPr>
                <w:rFonts w:eastAsia="SimSun"/>
                <w:sz w:val="21"/>
                <w:szCs w:val="21"/>
              </w:rPr>
              <w:t>-OFDM and CP-OFDM (RAN1)</w:t>
            </w:r>
          </w:p>
        </w:tc>
      </w:tr>
    </w:tbl>
    <w:p w14:paraId="237D803D" w14:textId="332ED929" w:rsidR="00F47B40" w:rsidRDefault="00F47B40" w:rsidP="00D85E9E">
      <w:r>
        <w:t>As the WI nears completion, RAN1 and RAN4 have sent LS</w:t>
      </w:r>
      <w:r w:rsidR="007B5A35">
        <w:t>s to RAN2 asking them to develop the framework necessary to accommodate the RAN1/RAN4 coverage enhancements in the RAN2 specs. In this contribution, we assess the latest LSs from those WGs and we outline the work needed by RAN2.</w:t>
      </w:r>
    </w:p>
    <w:p w14:paraId="0B470A22" w14:textId="72BDA8CE" w:rsidR="00F47B40" w:rsidRDefault="00084346" w:rsidP="00397E0E">
      <w:pPr>
        <w:pStyle w:val="Heading1"/>
      </w:pPr>
      <w:r>
        <w:t xml:space="preserve">RAN2 progress </w:t>
      </w:r>
    </w:p>
    <w:p w14:paraId="5968E7C2" w14:textId="720D8227" w:rsidR="008345D1" w:rsidRDefault="008345D1" w:rsidP="008345D1">
      <w:r>
        <w:t>RAN4 has sent an LS [1] to RAN1 during RAN4 #107 with the following content:</w:t>
      </w:r>
    </w:p>
    <w:tbl>
      <w:tblPr>
        <w:tblStyle w:val="TableGrid"/>
        <w:tblW w:w="0" w:type="auto"/>
        <w:tblLook w:val="04A0" w:firstRow="1" w:lastRow="0" w:firstColumn="1" w:lastColumn="0" w:noHBand="0" w:noVBand="1"/>
      </w:tblPr>
      <w:tblGrid>
        <w:gridCol w:w="9631"/>
      </w:tblGrid>
      <w:tr w:rsidR="008345D1" w14:paraId="1B1E9EC9" w14:textId="77777777" w:rsidTr="008345D1">
        <w:tc>
          <w:tcPr>
            <w:tcW w:w="9631" w:type="dxa"/>
          </w:tcPr>
          <w:p w14:paraId="4FD8CE7E" w14:textId="77777777" w:rsidR="008345D1" w:rsidRDefault="008345D1" w:rsidP="008345D1">
            <w:pPr>
              <w:rPr>
                <w:rFonts w:ascii="Arial" w:hAnsi="Arial" w:cs="Arial"/>
                <w:lang w:eastAsia="ja-JP"/>
              </w:rPr>
            </w:pPr>
            <w:r>
              <w:rPr>
                <w:rFonts w:ascii="Arial" w:hAnsi="Arial" w:cs="Arial"/>
              </w:rPr>
              <w:t xml:space="preserve">With regard to </w:t>
            </w:r>
            <w:r w:rsidRPr="007B3556">
              <w:rPr>
                <w:rFonts w:ascii="Arial" w:hAnsi="Arial" w:cs="Arial"/>
              </w:rPr>
              <w:t>enhanced information exchange between the UE and gNB</w:t>
            </w:r>
            <w:r>
              <w:rPr>
                <w:rFonts w:ascii="Arial" w:hAnsi="Arial" w:cs="Arial"/>
              </w:rPr>
              <w:t xml:space="preserve"> </w:t>
            </w:r>
            <w:r w:rsidRPr="00FD0250">
              <w:rPr>
                <w:rFonts w:ascii="Arial" w:hAnsi="Arial" w:cs="Arial"/>
                <w:lang w:eastAsia="ja-JP"/>
              </w:rPr>
              <w:t>to improve scheduling and network performance when using</w:t>
            </w:r>
            <w:r w:rsidRPr="00FD0250">
              <w:rPr>
                <w:rFonts w:ascii="Arial" w:hAnsi="Arial" w:cs="Arial"/>
                <w:u w:val="single"/>
                <w:lang w:eastAsia="ja-JP"/>
              </w:rPr>
              <w:t xml:space="preserve"> </w:t>
            </w:r>
            <w:r w:rsidRPr="00FD0250">
              <w:rPr>
                <w:rFonts w:ascii="Arial" w:hAnsi="Arial" w:cs="Arial"/>
                <w:lang w:eastAsia="ja-JP"/>
              </w:rPr>
              <w:t>higher power CA/DC</w:t>
            </w:r>
            <w:r>
              <w:rPr>
                <w:rFonts w:ascii="Arial" w:hAnsi="Arial" w:cs="Arial"/>
                <w:lang w:eastAsia="ja-JP"/>
              </w:rPr>
              <w:t xml:space="preserve">, RAN4 would like to provide the following recommendation and guidance as a follow-up to our earlier Reply LS in </w:t>
            </w:r>
            <w:r w:rsidRPr="007B3556">
              <w:rPr>
                <w:rFonts w:ascii="Arial" w:hAnsi="Arial" w:cs="Arial"/>
                <w:lang w:eastAsia="ja-JP"/>
              </w:rPr>
              <w:t>R4-2303701</w:t>
            </w:r>
            <w:r>
              <w:rPr>
                <w:rFonts w:ascii="Arial" w:hAnsi="Arial" w:cs="Arial"/>
                <w:lang w:eastAsia="ja-JP"/>
              </w:rPr>
              <w:t xml:space="preserve"> from RAN4#106:</w:t>
            </w:r>
          </w:p>
          <w:p w14:paraId="4B7687F2" w14:textId="77777777" w:rsidR="008345D1" w:rsidRDefault="008345D1" w:rsidP="008345D1">
            <w:pPr>
              <w:rPr>
                <w:rFonts w:ascii="Arial" w:hAnsi="Arial" w:cs="Arial"/>
                <w:lang w:eastAsia="ja-JP"/>
              </w:rPr>
            </w:pPr>
          </w:p>
          <w:p w14:paraId="1D4A3664" w14:textId="77777777" w:rsidR="008345D1" w:rsidRPr="00FF29C2" w:rsidRDefault="008345D1" w:rsidP="008345D1">
            <w:pPr>
              <w:numPr>
                <w:ilvl w:val="0"/>
                <w:numId w:val="9"/>
              </w:numPr>
              <w:spacing w:after="0"/>
              <w:rPr>
                <w:rFonts w:ascii="Arial" w:hAnsi="Arial" w:cs="Arial"/>
                <w:lang w:eastAsia="ja-JP"/>
              </w:rPr>
            </w:pPr>
            <w:r w:rsidRPr="00FF29C2">
              <w:rPr>
                <w:rFonts w:ascii="Arial" w:hAnsi="Arial" w:cs="Arial"/>
                <w:lang w:eastAsia="ja-JP"/>
              </w:rPr>
              <w:t xml:space="preserve">enable UE report on the </w:t>
            </w:r>
            <w:proofErr w:type="spellStart"/>
            <w:r w:rsidRPr="00FF29C2">
              <w:rPr>
                <w:rFonts w:ascii="Arial" w:hAnsi="Arial" w:cs="Arial"/>
                <w:lang w:eastAsia="ja-JP"/>
              </w:rPr>
              <w:t>ΔP</w:t>
            </w:r>
            <w:r w:rsidRPr="00FF29C2">
              <w:rPr>
                <w:rFonts w:ascii="Arial" w:hAnsi="Arial" w:cs="Arial"/>
                <w:vertAlign w:val="subscript"/>
                <w:lang w:eastAsia="ja-JP"/>
              </w:rPr>
              <w:t>PowerClass</w:t>
            </w:r>
            <w:proofErr w:type="spellEnd"/>
            <w:r w:rsidRPr="00FF29C2">
              <w:rPr>
                <w:rFonts w:ascii="Arial" w:hAnsi="Arial" w:cs="Arial"/>
                <w:lang w:eastAsia="ja-JP"/>
              </w:rPr>
              <w:t xml:space="preserve"> to indicate which power class requirements that the UE is referring to only when configured duty cycle is exceed </w:t>
            </w:r>
          </w:p>
          <w:p w14:paraId="43156E3F" w14:textId="77777777" w:rsidR="008345D1" w:rsidRPr="00FF29C2" w:rsidRDefault="008345D1" w:rsidP="008345D1">
            <w:pPr>
              <w:numPr>
                <w:ilvl w:val="1"/>
                <w:numId w:val="9"/>
              </w:numPr>
              <w:spacing w:after="0"/>
              <w:rPr>
                <w:rFonts w:ascii="Arial" w:hAnsi="Arial" w:cs="Arial"/>
                <w:lang w:eastAsia="ja-JP"/>
              </w:rPr>
            </w:pPr>
            <w:r w:rsidRPr="00FF29C2">
              <w:rPr>
                <w:rFonts w:ascii="Arial" w:hAnsi="Arial" w:cs="Arial"/>
                <w:lang w:eastAsia="ja-JP"/>
              </w:rPr>
              <w:t xml:space="preserve">The occasion of the report should be limited to when configured duty cycle is exceeded. </w:t>
            </w:r>
          </w:p>
          <w:p w14:paraId="28335183" w14:textId="77777777" w:rsidR="008345D1" w:rsidRPr="00FF29C2" w:rsidRDefault="008345D1" w:rsidP="008345D1">
            <w:pPr>
              <w:numPr>
                <w:ilvl w:val="1"/>
                <w:numId w:val="9"/>
              </w:numPr>
              <w:spacing w:after="0"/>
              <w:rPr>
                <w:rFonts w:ascii="Arial" w:hAnsi="Arial" w:cs="Arial"/>
                <w:lang w:eastAsia="ja-JP"/>
              </w:rPr>
            </w:pPr>
            <w:r w:rsidRPr="00FF29C2">
              <w:rPr>
                <w:rFonts w:ascii="Arial" w:hAnsi="Arial" w:cs="Arial"/>
                <w:lang w:eastAsia="ja-JP"/>
              </w:rPr>
              <w:t xml:space="preserve">can be combined with full-power MIMO transmission capability reporting corresponding to the current power class </w:t>
            </w:r>
          </w:p>
          <w:p w14:paraId="53CAD446" w14:textId="77777777" w:rsidR="008345D1" w:rsidRPr="00201236" w:rsidRDefault="008345D1" w:rsidP="008345D1">
            <w:pPr>
              <w:pStyle w:val="B1"/>
              <w:numPr>
                <w:ilvl w:val="0"/>
                <w:numId w:val="9"/>
              </w:numPr>
              <w:spacing w:after="0"/>
              <w:jc w:val="both"/>
              <w:rPr>
                <w:rFonts w:eastAsia="Times New Roman"/>
                <w:lang w:eastAsia="zh-CN"/>
              </w:rPr>
            </w:pPr>
            <w:r w:rsidRPr="00FF29C2">
              <w:rPr>
                <w:lang w:eastAsia="zh-CN"/>
              </w:rPr>
              <w:t>not to introduce P-MPR report since this is closely</w:t>
            </w:r>
            <w:r>
              <w:rPr>
                <w:lang w:eastAsia="zh-CN"/>
              </w:rPr>
              <w:t xml:space="preserve"> related to SAR implementation, which is sensitive to UE design</w:t>
            </w:r>
          </w:p>
          <w:p w14:paraId="273E586C" w14:textId="77777777" w:rsidR="008345D1" w:rsidRPr="00D11A3D" w:rsidRDefault="008345D1" w:rsidP="008345D1">
            <w:pPr>
              <w:numPr>
                <w:ilvl w:val="0"/>
                <w:numId w:val="9"/>
              </w:numPr>
              <w:spacing w:after="0"/>
              <w:rPr>
                <w:rFonts w:ascii="Arial" w:hAnsi="Arial" w:cs="Arial"/>
                <w:lang w:eastAsia="ja-JP"/>
              </w:rPr>
            </w:pPr>
            <w:r w:rsidRPr="00D11A3D">
              <w:rPr>
                <w:rFonts w:ascii="Arial" w:hAnsi="Arial" w:cs="Arial"/>
                <w:lang w:eastAsia="ja-JP"/>
              </w:rPr>
              <w:t>RAN4 stops the discussion on reporting prediction with specific evaluation periods and durations in Rel-18.</w:t>
            </w:r>
          </w:p>
          <w:p w14:paraId="68E4585C" w14:textId="0356F555" w:rsidR="008345D1" w:rsidRPr="008345D1" w:rsidRDefault="008345D1" w:rsidP="008345D1">
            <w:pPr>
              <w:numPr>
                <w:ilvl w:val="0"/>
                <w:numId w:val="9"/>
              </w:numPr>
              <w:spacing w:after="0"/>
              <w:rPr>
                <w:rFonts w:ascii="Arial" w:hAnsi="Arial" w:cs="Arial"/>
                <w:lang w:eastAsia="ja-JP"/>
              </w:rPr>
            </w:pPr>
            <w:r w:rsidRPr="009F2D76">
              <w:rPr>
                <w:rFonts w:ascii="Arial" w:hAnsi="Arial" w:cs="Arial"/>
                <w:lang w:eastAsia="ja-JP"/>
              </w:rPr>
              <w:t>RAN4 does not consider EHR feasible.</w:t>
            </w:r>
          </w:p>
        </w:tc>
      </w:tr>
    </w:tbl>
    <w:p w14:paraId="2FC81767" w14:textId="77777777" w:rsidR="008345D1" w:rsidRDefault="008345D1" w:rsidP="008345D1"/>
    <w:p w14:paraId="2F07F475" w14:textId="1B83B00C" w:rsidR="008345D1" w:rsidRDefault="008345D1" w:rsidP="008345D1">
      <w:r>
        <w:t>RAN1 have investigated that LS and replied with the following to RAN4 and RAN2</w:t>
      </w:r>
      <w:r w:rsidR="007B5A35">
        <w:t xml:space="preserve"> [2]</w:t>
      </w:r>
      <w:r>
        <w:t xml:space="preserve"> </w:t>
      </w:r>
    </w:p>
    <w:tbl>
      <w:tblPr>
        <w:tblStyle w:val="TableGrid"/>
        <w:tblW w:w="0" w:type="auto"/>
        <w:tblLook w:val="04A0" w:firstRow="1" w:lastRow="0" w:firstColumn="1" w:lastColumn="0" w:noHBand="0" w:noVBand="1"/>
      </w:tblPr>
      <w:tblGrid>
        <w:gridCol w:w="9631"/>
      </w:tblGrid>
      <w:tr w:rsidR="008345D1" w14:paraId="700D3F70" w14:textId="77777777" w:rsidTr="008345D1">
        <w:tc>
          <w:tcPr>
            <w:tcW w:w="9631" w:type="dxa"/>
          </w:tcPr>
          <w:p w14:paraId="4747AFB6" w14:textId="77777777" w:rsidR="008345D1" w:rsidRPr="009E17E5" w:rsidRDefault="008345D1" w:rsidP="008345D1">
            <w:pPr>
              <w:spacing w:afterLines="50" w:after="120"/>
              <w:jc w:val="both"/>
              <w:rPr>
                <w:rFonts w:ascii="Arial" w:eastAsia="Yu Mincho" w:hAnsi="Arial" w:cs="Arial"/>
                <w:bCs/>
                <w:iCs/>
                <w:lang w:val="en-US"/>
              </w:rPr>
            </w:pPr>
            <w:r w:rsidRPr="009E17E5">
              <w:rPr>
                <w:rFonts w:ascii="Arial" w:eastAsia="Yu Mincho" w:hAnsi="Arial" w:cs="Arial"/>
                <w:bCs/>
                <w:iCs/>
                <w:lang w:val="en-US"/>
              </w:rPr>
              <w:t xml:space="preserve">RAN1 thanks RAN4 for the Reply LS on enhancements to realize increasing UE power high limit for CA and DC in R4-2310500. </w:t>
            </w:r>
          </w:p>
          <w:p w14:paraId="242CB50E" w14:textId="77777777" w:rsidR="008345D1" w:rsidRPr="009E17E5" w:rsidRDefault="008345D1" w:rsidP="008345D1">
            <w:pPr>
              <w:spacing w:afterLines="50" w:after="120"/>
              <w:jc w:val="both"/>
              <w:rPr>
                <w:rFonts w:ascii="Arial" w:eastAsia="Yu Mincho" w:hAnsi="Arial" w:cs="Arial"/>
                <w:bCs/>
                <w:iCs/>
                <w:lang w:val="en-US"/>
              </w:rPr>
            </w:pPr>
            <w:r w:rsidRPr="009E17E5">
              <w:rPr>
                <w:rFonts w:ascii="Arial" w:eastAsia="Yu Mincho" w:hAnsi="Arial" w:cs="Arial"/>
                <w:bCs/>
                <w:iCs/>
                <w:lang w:val="en-US"/>
              </w:rPr>
              <w:t>RAN1 discussed about the recommendations and guidance included in R4-2310500 and agreed on the following observations.</w:t>
            </w:r>
          </w:p>
          <w:p w14:paraId="622AAF0E" w14:textId="77777777" w:rsidR="008345D1" w:rsidRPr="00E45A85" w:rsidRDefault="008345D1" w:rsidP="008345D1">
            <w:pPr>
              <w:spacing w:afterLines="50" w:after="120"/>
              <w:jc w:val="both"/>
              <w:rPr>
                <w:rFonts w:ascii="Arial" w:eastAsia="Yu Mincho" w:hAnsi="Arial" w:cs="Arial"/>
                <w:bCs/>
                <w:iCs/>
                <w:lang w:val="en-US"/>
              </w:rPr>
            </w:pPr>
            <w:r w:rsidRPr="00E45A85">
              <w:rPr>
                <w:rFonts w:ascii="Arial" w:eastAsia="Yu Mincho" w:hAnsi="Arial" w:cs="Arial"/>
                <w:bCs/>
                <w:iCs/>
                <w:lang w:val="en-US"/>
              </w:rPr>
              <w:lastRenderedPageBreak/>
              <w:t>C</w:t>
            </w:r>
            <w:r w:rsidRPr="00E45A85">
              <w:rPr>
                <w:rFonts w:ascii="Arial" w:eastAsia="MS Mincho" w:hAnsi="Arial" w:cs="Arial"/>
                <w:bCs/>
                <w:lang w:val="en-US"/>
              </w:rPr>
              <w:t xml:space="preserve">oncerning </w:t>
            </w:r>
            <w:r w:rsidRPr="00587399">
              <w:rPr>
                <w:rFonts w:ascii="Arial" w:eastAsia="MS Mincho" w:hAnsi="Arial" w:cs="Arial"/>
                <w:bCs/>
                <w:highlight w:val="yellow"/>
                <w:lang w:val="en-US"/>
              </w:rPr>
              <w:t xml:space="preserve">the recommendation of </w:t>
            </w:r>
            <w:r w:rsidRPr="00587399">
              <w:rPr>
                <w:rFonts w:ascii="Arial" w:eastAsia="MS Mincho" w:hAnsi="Arial" w:cs="Arial"/>
                <w:bCs/>
                <w:highlight w:val="yellow"/>
              </w:rPr>
              <w:t xml:space="preserve">enabling UE report on the </w:t>
            </w:r>
            <w:r w:rsidRPr="00587399">
              <w:rPr>
                <w:rFonts w:ascii="Arial" w:eastAsia="Yu Mincho" w:hAnsi="Arial" w:cs="Arial"/>
                <w:iCs/>
                <w:highlight w:val="yellow"/>
                <w:lang w:val="fr-FR"/>
              </w:rPr>
              <w:t>Δ</w:t>
            </w:r>
            <w:proofErr w:type="spellStart"/>
            <w:r w:rsidRPr="00587399">
              <w:rPr>
                <w:rFonts w:ascii="Arial" w:eastAsia="Yu Mincho" w:hAnsi="Arial" w:cs="Arial"/>
                <w:iCs/>
                <w:highlight w:val="yellow"/>
                <w:lang w:val="en-US"/>
              </w:rPr>
              <w:t>P</w:t>
            </w:r>
            <w:r w:rsidRPr="00587399">
              <w:rPr>
                <w:rFonts w:ascii="Arial" w:eastAsia="Yu Mincho" w:hAnsi="Arial" w:cs="Arial"/>
                <w:iCs/>
                <w:highlight w:val="yellow"/>
                <w:vertAlign w:val="subscript"/>
                <w:lang w:val="en-US"/>
              </w:rPr>
              <w:t>PowerClass</w:t>
            </w:r>
            <w:proofErr w:type="spellEnd"/>
            <w:r w:rsidRPr="009E17E5">
              <w:rPr>
                <w:rFonts w:ascii="Arial" w:eastAsia="Yu Mincho" w:hAnsi="Arial" w:cs="Arial"/>
                <w:iCs/>
                <w:lang w:val="en-US"/>
              </w:rPr>
              <w:t> </w:t>
            </w:r>
            <w:r w:rsidRPr="00E45A85">
              <w:rPr>
                <w:rFonts w:ascii="Arial" w:eastAsia="MS Mincho" w:hAnsi="Arial" w:cs="Arial"/>
                <w:bCs/>
              </w:rPr>
              <w:t>to indicate which power class requirements that the UE is referring to only when configured duty cycle is exceeded:</w:t>
            </w:r>
          </w:p>
          <w:p w14:paraId="1A8A852E" w14:textId="77777777" w:rsidR="008345D1" w:rsidRDefault="008345D1" w:rsidP="008345D1">
            <w:pPr>
              <w:pStyle w:val="ListParagraph"/>
              <w:numPr>
                <w:ilvl w:val="0"/>
                <w:numId w:val="11"/>
              </w:numPr>
              <w:overflowPunct w:val="0"/>
              <w:autoSpaceDE w:val="0"/>
              <w:autoSpaceDN w:val="0"/>
              <w:adjustRightInd w:val="0"/>
              <w:spacing w:afterLines="50" w:after="120"/>
              <w:jc w:val="both"/>
              <w:textAlignment w:val="baseline"/>
              <w:rPr>
                <w:rFonts w:ascii="Arial" w:eastAsia="MS Mincho" w:hAnsi="Arial" w:cs="Arial"/>
                <w:bCs/>
              </w:rPr>
            </w:pPr>
            <w:r w:rsidRPr="009E17E5">
              <w:rPr>
                <w:rFonts w:ascii="Arial" w:eastAsia="MS Mincho" w:hAnsi="Arial" w:cs="Arial"/>
                <w:bCs/>
              </w:rPr>
              <w:t xml:space="preserve">RAN1 understands it as related to a PHR reporting enhancement by means of which Power class fallback </w:t>
            </w:r>
            <w:r w:rsidRPr="009E17E5">
              <w:rPr>
                <w:rFonts w:ascii="Arial" w:eastAsia="Yu Mincho" w:hAnsi="Arial" w:cs="Arial"/>
                <w:iCs/>
                <w:lang w:val="fr-FR"/>
              </w:rPr>
              <w:t>Δ</w:t>
            </w:r>
            <w:proofErr w:type="spellStart"/>
            <w:r w:rsidRPr="009E17E5">
              <w:rPr>
                <w:rFonts w:ascii="Arial" w:eastAsia="Yu Mincho" w:hAnsi="Arial" w:cs="Arial"/>
                <w:iCs/>
                <w:lang w:val="en-US"/>
              </w:rPr>
              <w:t>P</w:t>
            </w:r>
            <w:r w:rsidRPr="009E17E5">
              <w:rPr>
                <w:rFonts w:ascii="Arial" w:eastAsia="Yu Mincho" w:hAnsi="Arial" w:cs="Arial"/>
                <w:iCs/>
                <w:vertAlign w:val="subscript"/>
                <w:lang w:val="en-US"/>
              </w:rPr>
              <w:t>PowerClass</w:t>
            </w:r>
            <w:proofErr w:type="spellEnd"/>
            <w:r w:rsidRPr="009E17E5">
              <w:rPr>
                <w:rFonts w:ascii="Arial" w:eastAsia="Yu Mincho" w:hAnsi="Arial" w:cs="Arial"/>
                <w:iCs/>
                <w:lang w:val="en-US"/>
              </w:rPr>
              <w:t> </w:t>
            </w:r>
            <w:r w:rsidRPr="00E45A85">
              <w:rPr>
                <w:rFonts w:ascii="Arial" w:eastAsia="MS Mincho" w:hAnsi="Arial" w:cs="Arial"/>
                <w:bCs/>
              </w:rPr>
              <w:t>is reported</w:t>
            </w:r>
            <w:r w:rsidRPr="009E17E5">
              <w:rPr>
                <w:rFonts w:ascii="Arial" w:eastAsia="MS Mincho" w:hAnsi="Arial" w:cs="Arial"/>
                <w:bCs/>
              </w:rPr>
              <w:t xml:space="preserve"> by UE with aperiodic PHR as discussed in R4-2303560, i.e., the WF brought to RAN1’s attention by RAN4 with R4-2303701, Reply LS on enhancements to realize increasing UE power high limit for CA and DC.</w:t>
            </w:r>
          </w:p>
          <w:p w14:paraId="4F23E810" w14:textId="77777777" w:rsidR="008345D1" w:rsidRPr="001E7352" w:rsidRDefault="008345D1" w:rsidP="008345D1">
            <w:pPr>
              <w:pStyle w:val="ListParagraph"/>
              <w:numPr>
                <w:ilvl w:val="0"/>
                <w:numId w:val="11"/>
              </w:numPr>
              <w:overflowPunct w:val="0"/>
              <w:autoSpaceDE w:val="0"/>
              <w:autoSpaceDN w:val="0"/>
              <w:adjustRightInd w:val="0"/>
              <w:spacing w:afterLines="50" w:after="120"/>
              <w:jc w:val="both"/>
              <w:textAlignment w:val="baseline"/>
              <w:rPr>
                <w:rFonts w:ascii="Arial" w:eastAsia="MS Mincho" w:hAnsi="Arial" w:cs="Arial"/>
                <w:bCs/>
                <w:color w:val="000000" w:themeColor="text1"/>
              </w:rPr>
            </w:pPr>
            <w:r w:rsidRPr="001E7352">
              <w:rPr>
                <w:rFonts w:ascii="Arial" w:eastAsia="Yu Mincho" w:hAnsi="Arial" w:cs="Arial"/>
                <w:iCs/>
                <w:color w:val="000000" w:themeColor="text1"/>
              </w:rPr>
              <w:t>The duty cycle exceedance is referred to by RAN4 as “</w:t>
            </w:r>
            <w:r w:rsidRPr="001E7352">
              <w:rPr>
                <w:rFonts w:ascii="Arial" w:eastAsia="Yu Mincho" w:hAnsi="Arial" w:cs="Arial"/>
                <w:i/>
                <w:color w:val="000000" w:themeColor="text1"/>
              </w:rPr>
              <w:t>occasion of the report”</w:t>
            </w:r>
            <w:r w:rsidRPr="001E7352">
              <w:rPr>
                <w:rFonts w:ascii="Arial" w:eastAsia="MS Mincho" w:hAnsi="Arial" w:cs="Arial"/>
                <w:bCs/>
                <w:color w:val="000000" w:themeColor="text1"/>
              </w:rPr>
              <w:t>. RAN1 understands that this expression refers to the event that triggers the aperiodic PHR report, and not to the actual UL resource to send the MAC-CE carrying the report, which would be still subject to UL resource availability as per RAN1 specification.</w:t>
            </w:r>
          </w:p>
          <w:p w14:paraId="2F8A8A0D" w14:textId="77777777" w:rsidR="008345D1" w:rsidRDefault="008345D1" w:rsidP="008345D1">
            <w:pPr>
              <w:pStyle w:val="ListParagraph"/>
              <w:numPr>
                <w:ilvl w:val="0"/>
                <w:numId w:val="11"/>
              </w:numPr>
              <w:overflowPunct w:val="0"/>
              <w:autoSpaceDE w:val="0"/>
              <w:autoSpaceDN w:val="0"/>
              <w:adjustRightInd w:val="0"/>
              <w:spacing w:afterLines="50" w:after="120"/>
              <w:jc w:val="both"/>
              <w:textAlignment w:val="baseline"/>
              <w:rPr>
                <w:rFonts w:ascii="Arial" w:eastAsia="MS Mincho" w:hAnsi="Arial" w:cs="Arial"/>
                <w:bCs/>
              </w:rPr>
            </w:pPr>
            <w:r w:rsidRPr="009E17E5">
              <w:rPr>
                <w:rFonts w:ascii="Arial" w:eastAsia="MS Mincho" w:hAnsi="Arial" w:cs="Arial"/>
                <w:bCs/>
              </w:rPr>
              <w:t>RAN1 does not see a RAN1 impact for this enhancement.</w:t>
            </w:r>
          </w:p>
          <w:p w14:paraId="70DEDF33" w14:textId="77777777" w:rsidR="008345D1" w:rsidRPr="001E7352" w:rsidRDefault="008345D1" w:rsidP="008345D1">
            <w:pPr>
              <w:pStyle w:val="ListParagraph"/>
              <w:spacing w:afterLines="50" w:after="120"/>
              <w:jc w:val="both"/>
              <w:rPr>
                <w:rFonts w:ascii="Arial" w:eastAsia="MS Mincho" w:hAnsi="Arial" w:cs="Arial"/>
                <w:bCs/>
              </w:rPr>
            </w:pPr>
            <w:r w:rsidRPr="001E7352">
              <w:rPr>
                <w:rFonts w:ascii="Arial" w:hAnsi="Arial" w:cs="Arial"/>
              </w:rPr>
              <w:t xml:space="preserve">   </w:t>
            </w:r>
          </w:p>
          <w:p w14:paraId="3125967F" w14:textId="77777777" w:rsidR="008345D1" w:rsidRPr="009E17E5" w:rsidRDefault="008345D1" w:rsidP="008345D1">
            <w:pPr>
              <w:spacing w:afterLines="50" w:after="120"/>
              <w:jc w:val="both"/>
              <w:rPr>
                <w:rFonts w:ascii="Arial" w:eastAsia="Yu Mincho" w:hAnsi="Arial" w:cs="Arial"/>
                <w:bCs/>
                <w:iCs/>
              </w:rPr>
            </w:pPr>
            <w:r w:rsidRPr="009E17E5">
              <w:rPr>
                <w:rFonts w:ascii="Arial" w:eastAsia="Yu Mincho" w:hAnsi="Arial" w:cs="Arial"/>
                <w:bCs/>
                <w:iCs/>
              </w:rPr>
              <w:t>Furthermore, RAN1 agreed on respectfully ask to RAN4 the following questions:</w:t>
            </w:r>
          </w:p>
          <w:p w14:paraId="0A0B606E" w14:textId="77777777" w:rsidR="008345D1" w:rsidRPr="009E17E5" w:rsidRDefault="008345D1" w:rsidP="008345D1">
            <w:pPr>
              <w:pStyle w:val="ListParagraph"/>
              <w:numPr>
                <w:ilvl w:val="0"/>
                <w:numId w:val="10"/>
              </w:numPr>
              <w:overflowPunct w:val="0"/>
              <w:autoSpaceDE w:val="0"/>
              <w:autoSpaceDN w:val="0"/>
              <w:adjustRightInd w:val="0"/>
              <w:spacing w:afterLines="50" w:after="120"/>
              <w:jc w:val="both"/>
              <w:textAlignment w:val="baseline"/>
              <w:rPr>
                <w:rFonts w:ascii="Arial" w:eastAsia="Yu Mincho" w:hAnsi="Arial" w:cs="Arial"/>
                <w:iCs/>
                <w:lang w:val="en-US"/>
              </w:rPr>
            </w:pPr>
            <w:r w:rsidRPr="009E17E5">
              <w:rPr>
                <w:rFonts w:ascii="Arial" w:eastAsia="Yu Mincho" w:hAnsi="Arial" w:cs="Arial"/>
                <w:b/>
                <w:bCs/>
                <w:iCs/>
              </w:rPr>
              <w:t>Q</w:t>
            </w:r>
            <w:r>
              <w:rPr>
                <w:rFonts w:ascii="Arial" w:eastAsia="Yu Mincho" w:hAnsi="Arial" w:cs="Arial"/>
                <w:b/>
                <w:bCs/>
                <w:iCs/>
              </w:rPr>
              <w:t>1</w:t>
            </w:r>
            <w:r w:rsidRPr="009E17E5">
              <w:rPr>
                <w:rFonts w:ascii="Arial" w:eastAsia="Yu Mincho" w:hAnsi="Arial" w:cs="Arial"/>
                <w:iCs/>
              </w:rPr>
              <w:t xml:space="preserve">:  </w:t>
            </w:r>
            <w:r w:rsidRPr="009E17E5">
              <w:rPr>
                <w:rFonts w:ascii="Arial" w:eastAsia="Yu Mincho" w:hAnsi="Arial" w:cs="Arial"/>
                <w:iCs/>
                <w:lang w:val="en-US"/>
              </w:rPr>
              <w:t>It</w:t>
            </w:r>
            <w:r>
              <w:rPr>
                <w:rFonts w:ascii="Arial" w:eastAsia="Yu Mincho" w:hAnsi="Arial" w:cs="Arial"/>
                <w:iCs/>
                <w:lang w:val="en-US"/>
              </w:rPr>
              <w:t xml:space="preserve"> i</w:t>
            </w:r>
            <w:r w:rsidRPr="009E17E5">
              <w:rPr>
                <w:rFonts w:ascii="Arial" w:eastAsia="Yu Mincho" w:hAnsi="Arial" w:cs="Arial"/>
                <w:iCs/>
                <w:lang w:val="en-US"/>
              </w:rPr>
              <w:t>s RAN1 understanding that </w:t>
            </w:r>
            <w:r w:rsidRPr="009E17E5">
              <w:rPr>
                <w:rFonts w:ascii="Arial" w:eastAsia="Yu Mincho" w:hAnsi="Arial" w:cs="Arial"/>
                <w:iCs/>
                <w:lang w:val="fr-FR"/>
              </w:rPr>
              <w:t>Δ</w:t>
            </w:r>
            <w:proofErr w:type="spellStart"/>
            <w:r w:rsidRPr="009E17E5">
              <w:rPr>
                <w:rFonts w:ascii="Arial" w:eastAsia="Yu Mincho" w:hAnsi="Arial" w:cs="Arial"/>
                <w:iCs/>
                <w:lang w:val="en-US"/>
              </w:rPr>
              <w:t>P</w:t>
            </w:r>
            <w:r w:rsidRPr="009E17E5">
              <w:rPr>
                <w:rFonts w:ascii="Arial" w:eastAsia="Yu Mincho" w:hAnsi="Arial" w:cs="Arial"/>
                <w:iCs/>
                <w:vertAlign w:val="subscript"/>
                <w:lang w:val="en-US"/>
              </w:rPr>
              <w:t>PowerClass</w:t>
            </w:r>
            <w:proofErr w:type="spellEnd"/>
            <w:r w:rsidRPr="009E17E5">
              <w:rPr>
                <w:rFonts w:ascii="Arial" w:eastAsia="Yu Mincho" w:hAnsi="Arial" w:cs="Arial"/>
                <w:iCs/>
                <w:lang w:val="en-US"/>
              </w:rPr>
              <w:t> can be triggered by the cases when the percentage of uplink symbols transmitted in a certain evaluation period is larger than a certain duty cycle as specified </w:t>
            </w:r>
            <w:r>
              <w:rPr>
                <w:rFonts w:ascii="Arial" w:eastAsia="Yu Mincho" w:hAnsi="Arial" w:cs="Arial"/>
                <w:iCs/>
                <w:lang w:val="en-US"/>
              </w:rPr>
              <w:t xml:space="preserve">in </w:t>
            </w:r>
            <w:r w:rsidRPr="009E17E5">
              <w:rPr>
                <w:rFonts w:ascii="Arial" w:eastAsia="Yu Mincho" w:hAnsi="Arial" w:cs="Arial"/>
                <w:iCs/>
                <w:lang w:val="en-US"/>
              </w:rPr>
              <w:t>Clause 6.2.4 of TS 38 101-1. </w:t>
            </w:r>
            <w:r>
              <w:rPr>
                <w:rFonts w:ascii="Arial" w:eastAsia="Yu Mincho" w:hAnsi="Arial" w:cs="Arial"/>
                <w:iCs/>
                <w:lang w:val="en-US"/>
              </w:rPr>
              <w:t xml:space="preserve">Could </w:t>
            </w:r>
            <w:r w:rsidRPr="009E17E5">
              <w:rPr>
                <w:rFonts w:ascii="Arial" w:eastAsia="Yu Mincho" w:hAnsi="Arial" w:cs="Arial"/>
                <w:iCs/>
                <w:lang w:val="en-US"/>
              </w:rPr>
              <w:t>RAN</w:t>
            </w:r>
            <w:r>
              <w:rPr>
                <w:rFonts w:ascii="Arial" w:eastAsia="Yu Mincho" w:hAnsi="Arial" w:cs="Arial"/>
                <w:iCs/>
                <w:lang w:val="en-US"/>
              </w:rPr>
              <w:t>4</w:t>
            </w:r>
            <w:r w:rsidRPr="009E17E5">
              <w:rPr>
                <w:rFonts w:ascii="Arial" w:eastAsia="Yu Mincho" w:hAnsi="Arial" w:cs="Arial"/>
                <w:iCs/>
                <w:lang w:val="en-US"/>
              </w:rPr>
              <w:t xml:space="preserve"> clarify whether all these cases can trigger </w:t>
            </w:r>
            <w:r w:rsidRPr="009E17E5">
              <w:rPr>
                <w:rFonts w:ascii="Arial" w:eastAsia="Yu Mincho" w:hAnsi="Arial" w:cs="Arial"/>
                <w:iCs/>
                <w:lang w:val="fr-FR"/>
              </w:rPr>
              <w:t>Δ</w:t>
            </w:r>
            <w:proofErr w:type="spellStart"/>
            <w:r w:rsidRPr="009E17E5">
              <w:rPr>
                <w:rFonts w:ascii="Arial" w:eastAsia="Yu Mincho" w:hAnsi="Arial" w:cs="Arial"/>
                <w:iCs/>
                <w:lang w:val="en-US"/>
              </w:rPr>
              <w:t>P</w:t>
            </w:r>
            <w:r w:rsidRPr="009E17E5">
              <w:rPr>
                <w:rFonts w:ascii="Arial" w:eastAsia="Yu Mincho" w:hAnsi="Arial" w:cs="Arial"/>
                <w:iCs/>
                <w:vertAlign w:val="subscript"/>
                <w:lang w:val="en-US"/>
              </w:rPr>
              <w:t>PowerClass</w:t>
            </w:r>
            <w:proofErr w:type="spellEnd"/>
            <w:r w:rsidRPr="009E17E5">
              <w:rPr>
                <w:rFonts w:ascii="Arial" w:eastAsia="Yu Mincho" w:hAnsi="Arial" w:cs="Arial"/>
                <w:iCs/>
                <w:vertAlign w:val="subscript"/>
                <w:lang w:val="en-US"/>
              </w:rPr>
              <w:t xml:space="preserve"> </w:t>
            </w:r>
            <w:r w:rsidRPr="009E17E5">
              <w:rPr>
                <w:rFonts w:ascii="Arial" w:eastAsia="Yu Mincho" w:hAnsi="Arial" w:cs="Arial"/>
                <w:iCs/>
                <w:lang w:val="en-US"/>
              </w:rPr>
              <w:t>reporting in PHR MAC CE</w:t>
            </w:r>
            <w:r>
              <w:rPr>
                <w:rFonts w:ascii="Arial" w:eastAsia="Yu Mincho" w:hAnsi="Arial" w:cs="Arial"/>
                <w:iCs/>
                <w:lang w:val="en-US"/>
              </w:rPr>
              <w:t>?</w:t>
            </w:r>
          </w:p>
          <w:p w14:paraId="717F0AB7" w14:textId="77777777" w:rsidR="008345D1" w:rsidRDefault="008345D1" w:rsidP="008345D1">
            <w:pPr>
              <w:pStyle w:val="ListParagraph"/>
              <w:numPr>
                <w:ilvl w:val="0"/>
                <w:numId w:val="10"/>
              </w:numPr>
              <w:overflowPunct w:val="0"/>
              <w:autoSpaceDE w:val="0"/>
              <w:autoSpaceDN w:val="0"/>
              <w:adjustRightInd w:val="0"/>
              <w:spacing w:afterLines="50" w:after="120"/>
              <w:jc w:val="both"/>
              <w:textAlignment w:val="baseline"/>
              <w:rPr>
                <w:rFonts w:ascii="Arial" w:eastAsia="Yu Mincho" w:hAnsi="Arial" w:cs="Arial"/>
                <w:iCs/>
              </w:rPr>
            </w:pPr>
            <w:r w:rsidRPr="009E17E5">
              <w:rPr>
                <w:rFonts w:ascii="Arial" w:eastAsia="Yu Mincho" w:hAnsi="Arial" w:cs="Arial"/>
                <w:b/>
                <w:bCs/>
                <w:iCs/>
              </w:rPr>
              <w:t>Q</w:t>
            </w:r>
            <w:r>
              <w:rPr>
                <w:rFonts w:ascii="Arial" w:eastAsia="Yu Mincho" w:hAnsi="Arial" w:cs="Arial"/>
                <w:b/>
                <w:bCs/>
                <w:iCs/>
              </w:rPr>
              <w:t>2</w:t>
            </w:r>
            <w:r w:rsidRPr="009E17E5">
              <w:rPr>
                <w:rFonts w:ascii="Arial" w:eastAsia="Yu Mincho" w:hAnsi="Arial" w:cs="Arial"/>
                <w:iCs/>
              </w:rPr>
              <w:t xml:space="preserve">: In case of duty cycle exceedance, and resulting </w:t>
            </w:r>
            <w:proofErr w:type="spellStart"/>
            <w:r w:rsidRPr="009E17E5">
              <w:rPr>
                <w:rFonts w:ascii="Arial" w:eastAsia="Yu Mincho" w:hAnsi="Arial" w:cs="Arial"/>
                <w:iCs/>
              </w:rPr>
              <w:t>ΔP</w:t>
            </w:r>
            <w:r w:rsidRPr="009E17E5">
              <w:rPr>
                <w:rFonts w:ascii="Arial" w:eastAsia="Yu Mincho" w:hAnsi="Arial" w:cs="Arial"/>
                <w:iCs/>
                <w:vertAlign w:val="subscript"/>
              </w:rPr>
              <w:t>PowerClass</w:t>
            </w:r>
            <w:proofErr w:type="spellEnd"/>
            <w:r w:rsidRPr="009E17E5">
              <w:rPr>
                <w:rFonts w:ascii="Arial" w:eastAsia="Yu Mincho" w:hAnsi="Arial" w:cs="Arial"/>
                <w:iCs/>
              </w:rPr>
              <w:t xml:space="preserve"> reporting as per recommendation in R4-2310500, is a further </w:t>
            </w:r>
            <w:proofErr w:type="spellStart"/>
            <w:r w:rsidRPr="009E17E5">
              <w:rPr>
                <w:rFonts w:ascii="Arial" w:eastAsia="Yu Mincho" w:hAnsi="Arial" w:cs="Arial"/>
                <w:iCs/>
              </w:rPr>
              <w:t>ΔP</w:t>
            </w:r>
            <w:r w:rsidRPr="009E17E5">
              <w:rPr>
                <w:rFonts w:ascii="Arial" w:eastAsia="Yu Mincho" w:hAnsi="Arial" w:cs="Arial"/>
                <w:iCs/>
                <w:vertAlign w:val="subscript"/>
              </w:rPr>
              <w:t>PowerClass</w:t>
            </w:r>
            <w:proofErr w:type="spellEnd"/>
            <w:r w:rsidRPr="009E17E5">
              <w:rPr>
                <w:rFonts w:ascii="Arial" w:eastAsia="Yu Mincho" w:hAnsi="Arial" w:cs="Arial"/>
                <w:iCs/>
              </w:rPr>
              <w:t xml:space="preserve"> reporting also allowed when UE returns to advertised PC power capabilities?</w:t>
            </w:r>
            <w:r>
              <w:rPr>
                <w:rFonts w:ascii="Arial" w:eastAsia="Yu Mincho" w:hAnsi="Arial" w:cs="Arial"/>
                <w:iCs/>
              </w:rPr>
              <w:t xml:space="preserve"> </w:t>
            </w:r>
          </w:p>
          <w:p w14:paraId="31CAF582" w14:textId="77777777" w:rsidR="008345D1" w:rsidRPr="001E7352" w:rsidRDefault="008345D1" w:rsidP="008345D1">
            <w:pPr>
              <w:pStyle w:val="ListParagraph"/>
              <w:numPr>
                <w:ilvl w:val="0"/>
                <w:numId w:val="10"/>
              </w:numPr>
              <w:overflowPunct w:val="0"/>
              <w:autoSpaceDE w:val="0"/>
              <w:autoSpaceDN w:val="0"/>
              <w:adjustRightInd w:val="0"/>
              <w:spacing w:afterLines="50" w:after="120"/>
              <w:jc w:val="both"/>
              <w:textAlignment w:val="baseline"/>
              <w:rPr>
                <w:rFonts w:ascii="Arial" w:eastAsia="Yu Mincho" w:hAnsi="Arial" w:cs="Arial"/>
                <w:iCs/>
                <w:color w:val="000000" w:themeColor="text1"/>
              </w:rPr>
            </w:pPr>
            <w:r w:rsidRPr="001E7352">
              <w:rPr>
                <w:rFonts w:ascii="Arial" w:eastAsia="Yu Mincho" w:hAnsi="Arial" w:cs="Arial"/>
                <w:b/>
                <w:bCs/>
                <w:iCs/>
                <w:color w:val="000000" w:themeColor="text1"/>
              </w:rPr>
              <w:t>Q3</w:t>
            </w:r>
            <w:r w:rsidRPr="001E7352">
              <w:rPr>
                <w:rFonts w:ascii="Arial" w:eastAsia="Yu Mincho" w:hAnsi="Arial" w:cs="Arial"/>
                <w:iCs/>
                <w:color w:val="000000" w:themeColor="text1"/>
              </w:rPr>
              <w:t xml:space="preserve">: Could RAN4 confirm the correctness of RAN1’s understanding as per observation b) concerning the recommendation </w:t>
            </w:r>
            <w:r w:rsidRPr="001E7352">
              <w:rPr>
                <w:rFonts w:ascii="Arial" w:eastAsia="Yu Mincho" w:hAnsi="Arial" w:cs="Arial"/>
                <w:bCs/>
                <w:iCs/>
                <w:color w:val="000000" w:themeColor="text1"/>
                <w:lang w:val="en-US"/>
              </w:rPr>
              <w:t xml:space="preserve">of </w:t>
            </w:r>
            <w:r w:rsidRPr="001E7352">
              <w:rPr>
                <w:rFonts w:ascii="Arial" w:eastAsia="Yu Mincho" w:hAnsi="Arial" w:cs="Arial"/>
                <w:bCs/>
                <w:iCs/>
                <w:color w:val="000000" w:themeColor="text1"/>
              </w:rPr>
              <w:t xml:space="preserve">enabling UE report on the </w:t>
            </w:r>
            <w:proofErr w:type="spellStart"/>
            <w:r w:rsidRPr="009E17E5">
              <w:rPr>
                <w:rFonts w:ascii="Arial" w:eastAsia="Yu Mincho" w:hAnsi="Arial" w:cs="Arial"/>
                <w:iCs/>
              </w:rPr>
              <w:t>ΔP</w:t>
            </w:r>
            <w:r w:rsidRPr="009E17E5">
              <w:rPr>
                <w:rFonts w:ascii="Arial" w:eastAsia="Yu Mincho" w:hAnsi="Arial" w:cs="Arial"/>
                <w:iCs/>
                <w:vertAlign w:val="subscript"/>
              </w:rPr>
              <w:t>PowerClass</w:t>
            </w:r>
            <w:proofErr w:type="spellEnd"/>
            <w:r w:rsidRPr="009E17E5">
              <w:rPr>
                <w:rFonts w:ascii="Arial" w:eastAsia="Yu Mincho" w:hAnsi="Arial" w:cs="Arial"/>
                <w:iCs/>
              </w:rPr>
              <w:t xml:space="preserve"> </w:t>
            </w:r>
            <w:r w:rsidRPr="001E7352">
              <w:rPr>
                <w:rFonts w:ascii="Arial" w:eastAsia="Yu Mincho" w:hAnsi="Arial" w:cs="Arial"/>
                <w:bCs/>
                <w:iCs/>
                <w:color w:val="000000" w:themeColor="text1"/>
              </w:rPr>
              <w:t>to indicate which power class requirements that the UE is referring to only when duty cycle is exceeded?</w:t>
            </w:r>
          </w:p>
          <w:p w14:paraId="65A7C3BE" w14:textId="52394CC6" w:rsidR="008345D1" w:rsidRDefault="008345D1" w:rsidP="00587399">
            <w:pPr>
              <w:pStyle w:val="ListParagraph"/>
              <w:numPr>
                <w:ilvl w:val="0"/>
                <w:numId w:val="10"/>
              </w:numPr>
            </w:pPr>
            <w:r w:rsidRPr="00587399">
              <w:rPr>
                <w:rFonts w:ascii="Arial" w:eastAsia="Yu Mincho" w:hAnsi="Arial" w:cs="Arial"/>
                <w:b/>
                <w:bCs/>
                <w:iCs/>
                <w:color w:val="000000" w:themeColor="text1"/>
              </w:rPr>
              <w:t>Q4</w:t>
            </w:r>
            <w:r w:rsidRPr="00587399">
              <w:rPr>
                <w:rFonts w:ascii="Arial" w:eastAsia="Yu Mincho" w:hAnsi="Arial" w:cs="Arial"/>
                <w:iCs/>
                <w:color w:val="000000" w:themeColor="text1"/>
              </w:rPr>
              <w:t xml:space="preserve">:  Could RAN4 clarify the meaning of the recommendation related to the combination of the </w:t>
            </w:r>
            <w:proofErr w:type="spellStart"/>
            <w:r w:rsidRPr="00587399">
              <w:rPr>
                <w:rFonts w:ascii="Arial" w:eastAsia="Yu Mincho" w:hAnsi="Arial" w:cs="Arial"/>
                <w:iCs/>
              </w:rPr>
              <w:t>ΔP</w:t>
            </w:r>
            <w:r w:rsidRPr="00587399">
              <w:rPr>
                <w:rFonts w:ascii="Arial" w:eastAsia="Yu Mincho" w:hAnsi="Arial" w:cs="Arial"/>
                <w:iCs/>
                <w:vertAlign w:val="subscript"/>
              </w:rPr>
              <w:t>PowerClass</w:t>
            </w:r>
            <w:proofErr w:type="spellEnd"/>
            <w:r w:rsidRPr="00587399">
              <w:rPr>
                <w:rFonts w:ascii="Arial" w:eastAsia="Yu Mincho" w:hAnsi="Arial" w:cs="Arial"/>
                <w:iCs/>
              </w:rPr>
              <w:t xml:space="preserve"> </w:t>
            </w:r>
            <w:r w:rsidRPr="00587399">
              <w:rPr>
                <w:rFonts w:ascii="Arial" w:eastAsia="Yu Mincho" w:hAnsi="Arial" w:cs="Arial"/>
                <w:iCs/>
                <w:color w:val="000000" w:themeColor="text1"/>
              </w:rPr>
              <w:t>report with full-power MIMO transmission capability reporting corresponding to the current power class</w:t>
            </w:r>
          </w:p>
        </w:tc>
      </w:tr>
    </w:tbl>
    <w:p w14:paraId="061DD6CD" w14:textId="7308A083" w:rsidR="008345D1" w:rsidRDefault="00587399" w:rsidP="008345D1">
      <w:r>
        <w:lastRenderedPageBreak/>
        <w:t xml:space="preserve"> In the meantime, RAN4 has further sent an LS to RAN1 and RAN2 clarifying the following</w:t>
      </w:r>
      <w:r w:rsidR="007B5A35">
        <w:t xml:space="preserve"> [3]</w:t>
      </w:r>
      <w:r>
        <w:t>:</w:t>
      </w:r>
    </w:p>
    <w:tbl>
      <w:tblPr>
        <w:tblStyle w:val="TableGrid"/>
        <w:tblW w:w="0" w:type="auto"/>
        <w:tblLook w:val="04A0" w:firstRow="1" w:lastRow="0" w:firstColumn="1" w:lastColumn="0" w:noHBand="0" w:noVBand="1"/>
      </w:tblPr>
      <w:tblGrid>
        <w:gridCol w:w="9631"/>
      </w:tblGrid>
      <w:tr w:rsidR="00587399" w14:paraId="08403B81" w14:textId="77777777" w:rsidTr="00587399">
        <w:tc>
          <w:tcPr>
            <w:tcW w:w="9631" w:type="dxa"/>
          </w:tcPr>
          <w:p w14:paraId="2337819B" w14:textId="77777777" w:rsidR="00587399" w:rsidRPr="00E74879" w:rsidRDefault="00587399" w:rsidP="00587399">
            <w:pPr>
              <w:rPr>
                <w:rFonts w:ascii="Arial" w:hAnsi="Arial" w:cs="Arial"/>
                <w:lang w:eastAsia="ja-JP"/>
              </w:rPr>
            </w:pPr>
            <w:r w:rsidRPr="00E74879">
              <w:rPr>
                <w:rFonts w:ascii="Arial" w:hAnsi="Arial" w:cs="Arial"/>
              </w:rPr>
              <w:t xml:space="preserve">This LS is a supplemental LS for an LS of R4-2310500 approved in RAN4#107 which shared a recommendation and guidance with regard to enhanced information exchange between the UE and gNB </w:t>
            </w:r>
            <w:r w:rsidRPr="00E74879">
              <w:rPr>
                <w:rFonts w:ascii="Arial" w:hAnsi="Arial" w:cs="Arial"/>
                <w:lang w:eastAsia="ja-JP"/>
              </w:rPr>
              <w:t>to improve scheduling and network performance.</w:t>
            </w:r>
          </w:p>
          <w:p w14:paraId="2373E490" w14:textId="77777777" w:rsidR="00587399" w:rsidRPr="00E74879" w:rsidRDefault="00587399" w:rsidP="00587399">
            <w:pPr>
              <w:rPr>
                <w:rFonts w:ascii="Arial" w:hAnsi="Arial" w:cs="Arial"/>
                <w:lang w:eastAsia="ja-JP"/>
              </w:rPr>
            </w:pPr>
            <w:r w:rsidRPr="00E74879">
              <w:rPr>
                <w:rFonts w:ascii="Arial" w:hAnsi="Arial" w:cs="Arial"/>
                <w:lang w:eastAsia="ja-JP"/>
              </w:rPr>
              <w:t xml:space="preserve">Although </w:t>
            </w:r>
            <w:r w:rsidRPr="00E74879">
              <w:rPr>
                <w:rFonts w:ascii="Arial" w:hAnsi="Arial" w:cs="Arial"/>
              </w:rPr>
              <w:t xml:space="preserve">R4-2310500 explicitly stated that the occasion of reporting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should be limited to when configured duty cycle is exceeded, it was not only what RAN4 intended to state. RAN4’s intention is reporting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should be limited to occasions when maximum transmission power changes originating from a duty cycle mechanism. Hence, the exchange of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is allowed for when maximum transmission power falls as well as it rises. In summary, the main bullet and the 1</w:t>
            </w:r>
            <w:r w:rsidRPr="00E74879">
              <w:rPr>
                <w:rFonts w:ascii="Arial" w:hAnsi="Arial" w:cs="Arial"/>
                <w:vertAlign w:val="superscript"/>
                <w:lang w:eastAsia="ja-JP"/>
              </w:rPr>
              <w:t>st</w:t>
            </w:r>
            <w:r w:rsidRPr="00E74879">
              <w:rPr>
                <w:rFonts w:ascii="Arial" w:hAnsi="Arial" w:cs="Arial"/>
                <w:lang w:eastAsia="ja-JP"/>
              </w:rPr>
              <w:t xml:space="preserve"> sub-bullet in the LS are corrected as follows:</w:t>
            </w:r>
          </w:p>
          <w:p w14:paraId="30142634" w14:textId="77777777" w:rsidR="00587399" w:rsidRPr="00587399" w:rsidRDefault="00587399" w:rsidP="00587399">
            <w:pPr>
              <w:numPr>
                <w:ilvl w:val="0"/>
                <w:numId w:val="9"/>
              </w:numPr>
              <w:spacing w:after="0"/>
              <w:rPr>
                <w:rFonts w:ascii="Arial" w:hAnsi="Arial" w:cs="Arial"/>
                <w:highlight w:val="yellow"/>
                <w:lang w:eastAsia="ja-JP"/>
              </w:rPr>
            </w:pPr>
            <w:r w:rsidRPr="00587399">
              <w:rPr>
                <w:rFonts w:ascii="Arial" w:hAnsi="Arial" w:cs="Arial"/>
                <w:highlight w:val="yellow"/>
                <w:lang w:eastAsia="ja-JP"/>
              </w:rPr>
              <w:t xml:space="preserve">enable UE report on </w:t>
            </w:r>
            <w:proofErr w:type="spellStart"/>
            <w:r w:rsidRPr="00587399">
              <w:rPr>
                <w:rFonts w:ascii="Arial" w:hAnsi="Arial" w:cs="Arial"/>
                <w:highlight w:val="yellow"/>
                <w:lang w:eastAsia="ja-JP"/>
              </w:rPr>
              <w:t>ΔP</w:t>
            </w:r>
            <w:r w:rsidRPr="00587399">
              <w:rPr>
                <w:rFonts w:ascii="Arial" w:hAnsi="Arial" w:cs="Arial"/>
                <w:highlight w:val="yellow"/>
                <w:vertAlign w:val="subscript"/>
                <w:lang w:eastAsia="ja-JP"/>
              </w:rPr>
              <w:t>PowerClass</w:t>
            </w:r>
            <w:proofErr w:type="spellEnd"/>
            <w:r w:rsidRPr="00587399">
              <w:rPr>
                <w:rFonts w:ascii="Arial" w:hAnsi="Arial" w:cs="Arial"/>
                <w:highlight w:val="yellow"/>
                <w:lang w:eastAsia="ja-JP"/>
              </w:rPr>
              <w:t xml:space="preserve"> to indicate which power class requirements that the UE is referring to where only </w:t>
            </w:r>
            <w:proofErr w:type="spellStart"/>
            <w:r w:rsidRPr="00587399">
              <w:rPr>
                <w:rFonts w:ascii="Arial" w:hAnsi="Arial" w:cs="Arial"/>
                <w:highlight w:val="yellow"/>
                <w:lang w:eastAsia="ja-JP"/>
              </w:rPr>
              <w:t>ΔP</w:t>
            </w:r>
            <w:r w:rsidRPr="00587399">
              <w:rPr>
                <w:rFonts w:ascii="Arial" w:hAnsi="Arial" w:cs="Arial"/>
                <w:highlight w:val="yellow"/>
                <w:vertAlign w:val="subscript"/>
                <w:lang w:eastAsia="ja-JP"/>
              </w:rPr>
              <w:t>PowerClass</w:t>
            </w:r>
            <w:proofErr w:type="spellEnd"/>
            <w:r w:rsidRPr="00587399">
              <w:rPr>
                <w:rFonts w:ascii="Arial" w:hAnsi="Arial" w:cs="Arial"/>
                <w:highlight w:val="yellow"/>
                <w:lang w:eastAsia="ja-JP"/>
              </w:rPr>
              <w:t xml:space="preserve"> (power reduced) resulting from duty cycle exceedance or </w:t>
            </w:r>
            <w:proofErr w:type="spellStart"/>
            <w:r w:rsidRPr="00587399">
              <w:rPr>
                <w:rFonts w:ascii="Arial" w:hAnsi="Arial" w:cs="Arial"/>
                <w:highlight w:val="yellow"/>
                <w:lang w:eastAsia="ja-JP"/>
              </w:rPr>
              <w:t>ΔP</w:t>
            </w:r>
            <w:r w:rsidRPr="00587399">
              <w:rPr>
                <w:rFonts w:ascii="Arial" w:hAnsi="Arial" w:cs="Arial"/>
                <w:highlight w:val="yellow"/>
                <w:vertAlign w:val="subscript"/>
                <w:lang w:eastAsia="ja-JP"/>
              </w:rPr>
              <w:t>PowerClass</w:t>
            </w:r>
            <w:proofErr w:type="spellEnd"/>
            <w:r w:rsidRPr="00587399">
              <w:rPr>
                <w:rFonts w:ascii="Arial" w:hAnsi="Arial" w:cs="Arial"/>
                <w:highlight w:val="yellow"/>
                <w:lang w:eastAsia="ja-JP"/>
              </w:rPr>
              <w:t xml:space="preserve"> (power return) resulting from duty cycle reduction.</w:t>
            </w:r>
          </w:p>
          <w:p w14:paraId="100A7415" w14:textId="77777777" w:rsidR="00587399" w:rsidRPr="00E74879" w:rsidRDefault="00587399" w:rsidP="00587399">
            <w:pPr>
              <w:spacing w:after="0"/>
              <w:ind w:left="720"/>
              <w:rPr>
                <w:rFonts w:ascii="Arial" w:hAnsi="Arial" w:cs="Arial"/>
                <w:lang w:eastAsia="ja-JP"/>
              </w:rPr>
            </w:pPr>
          </w:p>
          <w:p w14:paraId="7C13FF46" w14:textId="77777777" w:rsidR="00587399" w:rsidRPr="00E74879" w:rsidRDefault="00587399" w:rsidP="00587399">
            <w:pPr>
              <w:numPr>
                <w:ilvl w:val="0"/>
                <w:numId w:val="9"/>
              </w:numPr>
              <w:spacing w:after="0"/>
              <w:rPr>
                <w:rFonts w:ascii="Arial" w:hAnsi="Arial" w:cs="Arial"/>
                <w:lang w:eastAsia="ja-JP"/>
              </w:rPr>
            </w:pPr>
            <w:r w:rsidRPr="00E74879">
              <w:rPr>
                <w:rFonts w:ascii="Arial" w:hAnsi="Arial" w:cs="Arial"/>
                <w:lang w:eastAsia="ja-JP"/>
              </w:rPr>
              <w:t>The occasion of the report should be limited to either when the scheduled duty cycle exceeds the UE maximum duty cycle capability or reduces to equal to or below the UE maximum duty cycle capability after exceedance.</w:t>
            </w:r>
          </w:p>
          <w:p w14:paraId="263522BB" w14:textId="77777777" w:rsidR="00587399" w:rsidRPr="00E74879" w:rsidRDefault="00587399" w:rsidP="00587399">
            <w:pPr>
              <w:rPr>
                <w:rFonts w:ascii="Arial" w:hAnsi="Arial" w:cs="Arial"/>
              </w:rPr>
            </w:pPr>
          </w:p>
          <w:p w14:paraId="4851E162" w14:textId="5116C4CD" w:rsidR="00587399" w:rsidRPr="00084346" w:rsidRDefault="00587399" w:rsidP="008345D1">
            <w:pPr>
              <w:rPr>
                <w:rFonts w:ascii="Arial" w:hAnsi="Arial" w:cs="Arial"/>
                <w:highlight w:val="green"/>
              </w:rPr>
            </w:pPr>
            <w:r w:rsidRPr="00587399">
              <w:rPr>
                <w:rFonts w:ascii="Arial" w:hAnsi="Arial" w:cs="Arial"/>
                <w:highlight w:val="green"/>
              </w:rPr>
              <w:t xml:space="preserve">It is also noted that RAN4 agreed that full-power MIMO transmission capability reporting corresponding to the applicable power class requirements is the only feature that can be combined with </w:t>
            </w:r>
            <w:proofErr w:type="spellStart"/>
            <w:r w:rsidRPr="00587399">
              <w:rPr>
                <w:rFonts w:ascii="Arial" w:hAnsi="Arial" w:cs="Arial"/>
                <w:highlight w:val="green"/>
                <w:lang w:eastAsia="ja-JP"/>
              </w:rPr>
              <w:t>ΔP</w:t>
            </w:r>
            <w:r w:rsidRPr="00587399">
              <w:rPr>
                <w:rFonts w:ascii="Arial" w:hAnsi="Arial" w:cs="Arial"/>
                <w:highlight w:val="green"/>
                <w:vertAlign w:val="subscript"/>
                <w:lang w:eastAsia="ja-JP"/>
              </w:rPr>
              <w:t>PowerClass</w:t>
            </w:r>
            <w:proofErr w:type="spellEnd"/>
            <w:r w:rsidRPr="00587399">
              <w:rPr>
                <w:rFonts w:ascii="Arial" w:hAnsi="Arial" w:cs="Arial"/>
                <w:highlight w:val="green"/>
              </w:rPr>
              <w:t xml:space="preserve"> at this writing.</w:t>
            </w:r>
          </w:p>
        </w:tc>
      </w:tr>
    </w:tbl>
    <w:p w14:paraId="25D6AC20" w14:textId="26CC6B98" w:rsidR="00084346" w:rsidRDefault="00084346" w:rsidP="00084346">
      <w:r>
        <w:t>RAN2 has agreed last meeting to send an LS to RAN4 [5] asking for the following clarifications [5]</w:t>
      </w:r>
    </w:p>
    <w:tbl>
      <w:tblPr>
        <w:tblStyle w:val="TableGrid"/>
        <w:tblW w:w="0" w:type="auto"/>
        <w:tblLook w:val="04A0" w:firstRow="1" w:lastRow="0" w:firstColumn="1" w:lastColumn="0" w:noHBand="0" w:noVBand="1"/>
      </w:tblPr>
      <w:tblGrid>
        <w:gridCol w:w="9631"/>
      </w:tblGrid>
      <w:tr w:rsidR="00084346" w14:paraId="3CD09278" w14:textId="77777777" w:rsidTr="00084346">
        <w:tc>
          <w:tcPr>
            <w:tcW w:w="9631" w:type="dxa"/>
          </w:tcPr>
          <w:p w14:paraId="288FE8F3" w14:textId="77777777" w:rsidR="00084346" w:rsidRDefault="00084346" w:rsidP="00084346">
            <w:pPr>
              <w:pStyle w:val="Header"/>
              <w:spacing w:after="120"/>
              <w:rPr>
                <w:rFonts w:cs="Arial"/>
                <w:lang w:val="en-US"/>
              </w:rPr>
            </w:pPr>
            <w:r>
              <w:rPr>
                <w:rFonts w:cs="Arial"/>
                <w:lang w:val="en-US"/>
              </w:rPr>
              <w:t xml:space="preserve">RAN2 discussed the RAN4 LS </w:t>
            </w:r>
            <w:r w:rsidRPr="00394796">
              <w:rPr>
                <w:rFonts w:cs="Arial"/>
                <w:lang w:val="en-US"/>
              </w:rPr>
              <w:t>R2-2309468</w:t>
            </w:r>
            <w:r w:rsidRPr="00394796">
              <w:rPr>
                <w:rFonts w:cs="Arial"/>
                <w:lang w:val="en-US"/>
              </w:rPr>
              <w:tab/>
            </w:r>
            <w:r>
              <w:rPr>
                <w:rFonts w:cs="Arial"/>
                <w:lang w:val="en-US"/>
              </w:rPr>
              <w:t xml:space="preserve"> about </w:t>
            </w:r>
            <w:r w:rsidRPr="00394796">
              <w:rPr>
                <w:rFonts w:cs="Arial"/>
                <w:lang w:val="en-US"/>
              </w:rPr>
              <w:t>enhancements to realize increasing UE power high limit for CA and DC</w:t>
            </w:r>
            <w:r>
              <w:rPr>
                <w:rFonts w:cs="Arial"/>
                <w:lang w:val="en-US"/>
              </w:rPr>
              <w:t xml:space="preserve"> and concluded that more detailed information is required to be able to design the signaling to support delta power class reporting appropriately.</w:t>
            </w:r>
          </w:p>
          <w:p w14:paraId="33E88693" w14:textId="77777777" w:rsidR="00084346" w:rsidRDefault="00084346" w:rsidP="00084346">
            <w:pPr>
              <w:pStyle w:val="Header"/>
              <w:spacing w:after="120"/>
              <w:rPr>
                <w:rFonts w:cs="Arial"/>
                <w:lang w:val="en-US"/>
              </w:rPr>
            </w:pPr>
            <w:r>
              <w:rPr>
                <w:rFonts w:cs="Arial"/>
                <w:lang w:val="en-US"/>
              </w:rPr>
              <w:t>Hence, RAN2 would like to respectfully ask the following questions from RAN4:</w:t>
            </w:r>
          </w:p>
          <w:p w14:paraId="7A7F7623" w14:textId="77777777" w:rsidR="00084346" w:rsidRDefault="00084346" w:rsidP="00084346">
            <w:pPr>
              <w:pStyle w:val="Header"/>
              <w:widowControl/>
              <w:numPr>
                <w:ilvl w:val="0"/>
                <w:numId w:val="15"/>
              </w:numPr>
              <w:tabs>
                <w:tab w:val="center" w:pos="4153"/>
                <w:tab w:val="right" w:pos="8306"/>
              </w:tabs>
              <w:overflowPunct/>
              <w:autoSpaceDE/>
              <w:autoSpaceDN/>
              <w:adjustRightInd/>
              <w:spacing w:after="120"/>
              <w:textAlignment w:val="auto"/>
              <w:rPr>
                <w:rFonts w:cs="Arial"/>
                <w:lang w:val="en-US"/>
              </w:rPr>
            </w:pPr>
            <w:r w:rsidRPr="00C868FB">
              <w:rPr>
                <w:rFonts w:cs="Arial"/>
                <w:bCs/>
                <w:lang w:val="en-US"/>
              </w:rPr>
              <w:lastRenderedPageBreak/>
              <w:t>Q1</w:t>
            </w:r>
            <w:r>
              <w:rPr>
                <w:rFonts w:cs="Arial"/>
                <w:lang w:val="en-US"/>
              </w:rPr>
              <w:t>: What exact information is required to be reported by the UE (ie., how many bits are required to support the reporting of this information)?</w:t>
            </w:r>
          </w:p>
          <w:p w14:paraId="06E41A86" w14:textId="77777777" w:rsidR="00084346" w:rsidRDefault="00084346" w:rsidP="00084346">
            <w:pPr>
              <w:pStyle w:val="Header"/>
              <w:widowControl/>
              <w:numPr>
                <w:ilvl w:val="0"/>
                <w:numId w:val="15"/>
              </w:numPr>
              <w:tabs>
                <w:tab w:val="center" w:pos="4153"/>
                <w:tab w:val="right" w:pos="8306"/>
              </w:tabs>
              <w:overflowPunct/>
              <w:autoSpaceDE/>
              <w:autoSpaceDN/>
              <w:adjustRightInd/>
              <w:spacing w:after="120"/>
              <w:textAlignment w:val="auto"/>
              <w:rPr>
                <w:rFonts w:cs="Arial"/>
                <w:lang w:val="en-US"/>
              </w:rPr>
            </w:pPr>
            <w:r>
              <w:rPr>
                <w:rFonts w:cs="Arial"/>
                <w:bCs/>
                <w:lang w:val="en-US"/>
              </w:rPr>
              <w:t>Q2</w:t>
            </w:r>
            <w:r w:rsidRPr="00C868FB">
              <w:rPr>
                <w:rFonts w:cs="Arial"/>
                <w:lang w:val="en-US"/>
              </w:rPr>
              <w:t>:</w:t>
            </w:r>
            <w:r>
              <w:rPr>
                <w:rFonts w:cs="Arial"/>
                <w:lang w:val="en-US"/>
              </w:rPr>
              <w:t xml:space="preserve"> What is the granularity of the information to be reported (e.g., per UE / per cell / other option)?</w:t>
            </w:r>
          </w:p>
          <w:p w14:paraId="77DA3941" w14:textId="77777777" w:rsidR="00084346" w:rsidRPr="00E7017E" w:rsidRDefault="00084346" w:rsidP="00084346">
            <w:pPr>
              <w:pStyle w:val="Header"/>
              <w:widowControl/>
              <w:numPr>
                <w:ilvl w:val="0"/>
                <w:numId w:val="15"/>
              </w:numPr>
              <w:tabs>
                <w:tab w:val="center" w:pos="4153"/>
                <w:tab w:val="right" w:pos="8306"/>
              </w:tabs>
              <w:overflowPunct/>
              <w:autoSpaceDE/>
              <w:autoSpaceDN/>
              <w:adjustRightInd/>
              <w:spacing w:after="120"/>
              <w:textAlignment w:val="auto"/>
              <w:rPr>
                <w:rFonts w:cs="Arial"/>
                <w:lang w:val="en-US"/>
              </w:rPr>
            </w:pPr>
            <w:r w:rsidRPr="00C868FB">
              <w:rPr>
                <w:rFonts w:cs="Arial"/>
                <w:bCs/>
                <w:lang w:val="en-US"/>
              </w:rPr>
              <w:t>Q</w:t>
            </w:r>
            <w:r>
              <w:rPr>
                <w:rFonts w:cs="Arial"/>
                <w:bCs/>
                <w:lang w:val="en-US"/>
              </w:rPr>
              <w:t>3</w:t>
            </w:r>
            <w:r>
              <w:rPr>
                <w:rFonts w:cs="Arial"/>
                <w:lang w:val="en-US"/>
              </w:rPr>
              <w:t>: Will RAN4 specification(s) specify the triggering condition(s) when this reporting should be performed by the UE, to which RAN2 specification(s) could then refer to when writing the reporting procedure?</w:t>
            </w:r>
          </w:p>
          <w:p w14:paraId="09D363C2" w14:textId="77777777" w:rsidR="00084346" w:rsidRDefault="00084346" w:rsidP="00084346">
            <w:pPr>
              <w:pStyle w:val="Header"/>
              <w:spacing w:after="120"/>
              <w:rPr>
                <w:rFonts w:cs="Arial"/>
                <w:lang w:val="en-US"/>
              </w:rPr>
            </w:pPr>
          </w:p>
          <w:p w14:paraId="29DDCB64" w14:textId="435A1733" w:rsidR="00084346" w:rsidRPr="00084346" w:rsidRDefault="00084346" w:rsidP="00084346">
            <w:pPr>
              <w:pStyle w:val="Header"/>
              <w:spacing w:after="120"/>
              <w:rPr>
                <w:rFonts w:cs="Arial"/>
                <w:lang w:val="en-US"/>
              </w:rPr>
            </w:pPr>
            <w:r>
              <w:rPr>
                <w:rFonts w:cs="Arial"/>
                <w:lang w:val="en-US"/>
              </w:rPr>
              <w:t>RAN2 would also like to point out that the next RAN2#124 meeting is the last RAN2 meeting for Rel-18 and would appreciate any early response to these questions.</w:t>
            </w:r>
          </w:p>
        </w:tc>
      </w:tr>
    </w:tbl>
    <w:p w14:paraId="735D8CE1" w14:textId="51A823A9" w:rsidR="000972FC" w:rsidRDefault="000972FC" w:rsidP="000972FC">
      <w:r>
        <w:lastRenderedPageBreak/>
        <w:t>User Plane rapporteur have also identified the following related issues to DPC.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3821"/>
        <w:gridCol w:w="2616"/>
        <w:gridCol w:w="1807"/>
      </w:tblGrid>
      <w:tr w:rsidR="000972FC" w:rsidRPr="001374B0" w14:paraId="0283E0B2" w14:textId="77777777" w:rsidTr="00DB4556">
        <w:tc>
          <w:tcPr>
            <w:tcW w:w="1042" w:type="dxa"/>
            <w:shd w:val="clear" w:color="auto" w:fill="auto"/>
          </w:tcPr>
          <w:p w14:paraId="52497D30" w14:textId="77777777" w:rsidR="000972FC" w:rsidRPr="001374B0" w:rsidRDefault="000972FC" w:rsidP="00DB4556">
            <w:pPr>
              <w:rPr>
                <w:b/>
                <w:bCs/>
                <w:szCs w:val="21"/>
              </w:rPr>
            </w:pPr>
            <w:r w:rsidRPr="001374B0">
              <w:rPr>
                <w:b/>
                <w:bCs/>
                <w:szCs w:val="21"/>
              </w:rPr>
              <w:t>OI Index</w:t>
            </w:r>
          </w:p>
        </w:tc>
        <w:tc>
          <w:tcPr>
            <w:tcW w:w="3821" w:type="dxa"/>
            <w:shd w:val="clear" w:color="auto" w:fill="auto"/>
          </w:tcPr>
          <w:p w14:paraId="6854771F" w14:textId="77777777" w:rsidR="000972FC" w:rsidRPr="001374B0" w:rsidRDefault="000972FC" w:rsidP="00DB4556">
            <w:pPr>
              <w:rPr>
                <w:b/>
                <w:bCs/>
                <w:szCs w:val="21"/>
              </w:rPr>
            </w:pPr>
            <w:r w:rsidRPr="001374B0">
              <w:rPr>
                <w:b/>
                <w:bCs/>
                <w:szCs w:val="21"/>
              </w:rPr>
              <w:t>Open issue</w:t>
            </w:r>
          </w:p>
        </w:tc>
        <w:tc>
          <w:tcPr>
            <w:tcW w:w="2616" w:type="dxa"/>
            <w:shd w:val="clear" w:color="auto" w:fill="auto"/>
          </w:tcPr>
          <w:p w14:paraId="0B6AD48E" w14:textId="77777777" w:rsidR="000972FC" w:rsidRPr="001374B0" w:rsidRDefault="000972FC" w:rsidP="00DB4556">
            <w:pPr>
              <w:rPr>
                <w:b/>
                <w:bCs/>
                <w:szCs w:val="21"/>
              </w:rPr>
            </w:pPr>
            <w:r w:rsidRPr="001374B0">
              <w:rPr>
                <w:b/>
                <w:bCs/>
                <w:szCs w:val="21"/>
              </w:rPr>
              <w:t>Rapporteur comment</w:t>
            </w:r>
          </w:p>
        </w:tc>
        <w:tc>
          <w:tcPr>
            <w:tcW w:w="1807" w:type="dxa"/>
          </w:tcPr>
          <w:p w14:paraId="1C68FB78" w14:textId="77777777" w:rsidR="000972FC" w:rsidRPr="001374B0" w:rsidRDefault="000972FC" w:rsidP="00DB4556">
            <w:pPr>
              <w:rPr>
                <w:b/>
                <w:bCs/>
                <w:szCs w:val="21"/>
              </w:rPr>
            </w:pPr>
            <w:r w:rsidRPr="001374B0">
              <w:rPr>
                <w:b/>
                <w:bCs/>
                <w:szCs w:val="21"/>
              </w:rPr>
              <w:t>OI type</w:t>
            </w:r>
          </w:p>
        </w:tc>
      </w:tr>
      <w:tr w:rsidR="000972FC" w:rsidRPr="008C4EB7" w14:paraId="614FDD79" w14:textId="77777777" w:rsidTr="00DB4556">
        <w:tc>
          <w:tcPr>
            <w:tcW w:w="1042" w:type="dxa"/>
            <w:shd w:val="clear" w:color="auto" w:fill="auto"/>
          </w:tcPr>
          <w:p w14:paraId="184FC5B0" w14:textId="77777777" w:rsidR="000972FC" w:rsidRPr="001374B0" w:rsidRDefault="000972FC" w:rsidP="00DB4556">
            <w:pPr>
              <w:rPr>
                <w:b/>
                <w:bCs/>
                <w:szCs w:val="21"/>
              </w:rPr>
            </w:pPr>
            <w:r>
              <w:rPr>
                <w:b/>
                <w:bCs/>
                <w:szCs w:val="21"/>
              </w:rPr>
              <w:t>3</w:t>
            </w:r>
            <w:r w:rsidRPr="001374B0">
              <w:rPr>
                <w:b/>
                <w:bCs/>
                <w:szCs w:val="21"/>
              </w:rPr>
              <w:t>-1</w:t>
            </w:r>
          </w:p>
        </w:tc>
        <w:tc>
          <w:tcPr>
            <w:tcW w:w="3821" w:type="dxa"/>
            <w:shd w:val="clear" w:color="auto" w:fill="auto"/>
          </w:tcPr>
          <w:p w14:paraId="475FAD2F" w14:textId="77777777" w:rsidR="000972FC" w:rsidRPr="007310E8" w:rsidRDefault="000972FC" w:rsidP="00DB4556">
            <w:pPr>
              <w:snapToGrid w:val="0"/>
              <w:spacing w:after="60" w:line="259" w:lineRule="auto"/>
              <w:rPr>
                <w:szCs w:val="21"/>
              </w:rPr>
            </w:pPr>
            <w:r>
              <w:rPr>
                <w:rFonts w:hint="eastAsia"/>
                <w:szCs w:val="21"/>
              </w:rPr>
              <w:t>H</w:t>
            </w:r>
            <w:r>
              <w:rPr>
                <w:szCs w:val="21"/>
              </w:rPr>
              <w:t xml:space="preserve">ow to specify the DPC reporting (e.g. design of MAC CE, triggering condition, etc). </w:t>
            </w:r>
          </w:p>
        </w:tc>
        <w:tc>
          <w:tcPr>
            <w:tcW w:w="2616" w:type="dxa"/>
            <w:shd w:val="clear" w:color="auto" w:fill="auto"/>
          </w:tcPr>
          <w:p w14:paraId="3C83B00D" w14:textId="77777777" w:rsidR="000972FC" w:rsidRDefault="000972FC" w:rsidP="00DB4556">
            <w:pPr>
              <w:snapToGrid w:val="0"/>
              <w:spacing w:after="60" w:line="259" w:lineRule="auto"/>
              <w:rPr>
                <w:szCs w:val="21"/>
              </w:rPr>
            </w:pPr>
            <w:r>
              <w:rPr>
                <w:szCs w:val="21"/>
              </w:rPr>
              <w:t>Wait for RAN4/1 reply LS to R2-2311611.</w:t>
            </w:r>
          </w:p>
          <w:p w14:paraId="2305C39B" w14:textId="77777777" w:rsidR="000972FC" w:rsidRPr="00E1702F" w:rsidRDefault="000972FC" w:rsidP="00DB4556">
            <w:pPr>
              <w:snapToGrid w:val="0"/>
              <w:spacing w:after="60" w:line="259" w:lineRule="auto"/>
              <w:rPr>
                <w:szCs w:val="21"/>
              </w:rPr>
            </w:pPr>
            <w:r>
              <w:rPr>
                <w:rFonts w:hint="eastAsia"/>
                <w:szCs w:val="21"/>
              </w:rPr>
              <w:t>B</w:t>
            </w:r>
            <w:r>
              <w:rPr>
                <w:szCs w:val="21"/>
              </w:rPr>
              <w:t xml:space="preserve">ut companies are allowed </w:t>
            </w:r>
            <w:r>
              <w:rPr>
                <w:rFonts w:hint="eastAsia"/>
                <w:szCs w:val="21"/>
              </w:rPr>
              <w:t>to</w:t>
            </w:r>
            <w:r>
              <w:rPr>
                <w:szCs w:val="21"/>
              </w:rPr>
              <w:t xml:space="preserve"> express your views regarding the new LS (R4-2317768), we may not be able to move forward unless there is clear consensus.</w:t>
            </w:r>
          </w:p>
        </w:tc>
        <w:tc>
          <w:tcPr>
            <w:tcW w:w="1807" w:type="dxa"/>
          </w:tcPr>
          <w:p w14:paraId="2F2DE5D4" w14:textId="77777777" w:rsidR="000972FC" w:rsidRDefault="000972FC" w:rsidP="00DB4556">
            <w:pPr>
              <w:rPr>
                <w:szCs w:val="21"/>
              </w:rPr>
            </w:pPr>
            <w:r>
              <w:rPr>
                <w:szCs w:val="21"/>
              </w:rPr>
              <w:t xml:space="preserve">Suggest </w:t>
            </w:r>
            <w:r w:rsidRPr="008C4EB7">
              <w:rPr>
                <w:szCs w:val="21"/>
                <w:highlight w:val="yellow"/>
              </w:rPr>
              <w:t>Type 3</w:t>
            </w:r>
            <w:r>
              <w:rPr>
                <w:szCs w:val="21"/>
              </w:rPr>
              <w:t>,</w:t>
            </w:r>
          </w:p>
          <w:p w14:paraId="0ED6CBA9" w14:textId="77777777" w:rsidR="000972FC" w:rsidRPr="008C4EB7" w:rsidRDefault="000972FC" w:rsidP="00DB4556">
            <w:pPr>
              <w:rPr>
                <w:szCs w:val="21"/>
              </w:rPr>
            </w:pPr>
            <w:r w:rsidRPr="008C4EB7">
              <w:rPr>
                <w:rFonts w:hint="eastAsia"/>
                <w:szCs w:val="21"/>
                <w:highlight w:val="cyan"/>
              </w:rPr>
              <w:t>T</w:t>
            </w:r>
            <w:r w:rsidRPr="008C4EB7">
              <w:rPr>
                <w:szCs w:val="21"/>
                <w:highlight w:val="cyan"/>
              </w:rPr>
              <w:t>ype 2</w:t>
            </w:r>
            <w:r>
              <w:rPr>
                <w:szCs w:val="21"/>
              </w:rPr>
              <w:t xml:space="preserve"> is allowed.</w:t>
            </w:r>
          </w:p>
        </w:tc>
      </w:tr>
      <w:tr w:rsidR="000972FC" w:rsidRPr="001374B0" w14:paraId="76550079" w14:textId="77777777" w:rsidTr="00DB4556">
        <w:tc>
          <w:tcPr>
            <w:tcW w:w="1042" w:type="dxa"/>
            <w:shd w:val="clear" w:color="auto" w:fill="auto"/>
          </w:tcPr>
          <w:p w14:paraId="4FF044F2" w14:textId="77777777" w:rsidR="000972FC" w:rsidRPr="001374B0" w:rsidRDefault="000972FC" w:rsidP="00DB4556">
            <w:pPr>
              <w:rPr>
                <w:b/>
                <w:bCs/>
                <w:szCs w:val="21"/>
              </w:rPr>
            </w:pPr>
            <w:r>
              <w:rPr>
                <w:b/>
                <w:bCs/>
                <w:szCs w:val="21"/>
              </w:rPr>
              <w:t>3</w:t>
            </w:r>
            <w:r w:rsidRPr="001374B0">
              <w:rPr>
                <w:b/>
                <w:bCs/>
                <w:szCs w:val="21"/>
              </w:rPr>
              <w:t>-2</w:t>
            </w:r>
          </w:p>
        </w:tc>
        <w:tc>
          <w:tcPr>
            <w:tcW w:w="3821" w:type="dxa"/>
            <w:shd w:val="clear" w:color="auto" w:fill="auto"/>
          </w:tcPr>
          <w:p w14:paraId="4F91D786" w14:textId="77777777" w:rsidR="000972FC" w:rsidRPr="001374B0" w:rsidRDefault="000972FC" w:rsidP="00DB4556">
            <w:pPr>
              <w:snapToGrid w:val="0"/>
              <w:spacing w:after="60" w:line="259" w:lineRule="auto"/>
              <w:rPr>
                <w:szCs w:val="21"/>
              </w:rPr>
            </w:pPr>
            <w:r>
              <w:rPr>
                <w:szCs w:val="21"/>
              </w:rPr>
              <w:t>Impact on full-power MIMO transmission capability and configuration</w:t>
            </w:r>
          </w:p>
        </w:tc>
        <w:tc>
          <w:tcPr>
            <w:tcW w:w="2616" w:type="dxa"/>
            <w:shd w:val="clear" w:color="auto" w:fill="auto"/>
          </w:tcPr>
          <w:p w14:paraId="290600D4" w14:textId="77777777" w:rsidR="000972FC" w:rsidRDefault="000972FC" w:rsidP="00DB4556">
            <w:pPr>
              <w:snapToGrid w:val="0"/>
              <w:spacing w:after="60" w:line="259" w:lineRule="auto"/>
              <w:rPr>
                <w:szCs w:val="21"/>
              </w:rPr>
            </w:pPr>
            <w:r>
              <w:rPr>
                <w:szCs w:val="21"/>
              </w:rPr>
              <w:t>Wait for more inputs from RAN4/1.</w:t>
            </w:r>
          </w:p>
          <w:p w14:paraId="665A93FD" w14:textId="77777777" w:rsidR="000972FC" w:rsidRPr="001374B0" w:rsidRDefault="000972FC" w:rsidP="00DB4556">
            <w:pPr>
              <w:snapToGrid w:val="0"/>
              <w:spacing w:after="60" w:line="259" w:lineRule="auto"/>
              <w:rPr>
                <w:szCs w:val="21"/>
              </w:rPr>
            </w:pPr>
            <w:r>
              <w:rPr>
                <w:rFonts w:hint="eastAsia"/>
                <w:szCs w:val="21"/>
              </w:rPr>
              <w:t>B</w:t>
            </w:r>
            <w:r>
              <w:rPr>
                <w:szCs w:val="21"/>
              </w:rPr>
              <w:t xml:space="preserve">ut companies are allowed </w:t>
            </w:r>
            <w:r>
              <w:rPr>
                <w:rFonts w:hint="eastAsia"/>
                <w:szCs w:val="21"/>
              </w:rPr>
              <w:t>to</w:t>
            </w:r>
            <w:r>
              <w:rPr>
                <w:szCs w:val="21"/>
              </w:rPr>
              <w:t xml:space="preserve"> express your views regarding the new LS (R4-2317768), we may not be able to move forward unless there is clear consensus.</w:t>
            </w:r>
          </w:p>
        </w:tc>
        <w:tc>
          <w:tcPr>
            <w:tcW w:w="1807" w:type="dxa"/>
          </w:tcPr>
          <w:p w14:paraId="3BEC3BFC" w14:textId="77777777" w:rsidR="000972FC" w:rsidRDefault="000972FC" w:rsidP="00DB4556">
            <w:pPr>
              <w:rPr>
                <w:szCs w:val="21"/>
              </w:rPr>
            </w:pPr>
            <w:r>
              <w:rPr>
                <w:szCs w:val="21"/>
              </w:rPr>
              <w:t xml:space="preserve">Suggest </w:t>
            </w:r>
            <w:r w:rsidRPr="008C4EB7">
              <w:rPr>
                <w:szCs w:val="21"/>
                <w:highlight w:val="yellow"/>
              </w:rPr>
              <w:t>Type 3</w:t>
            </w:r>
            <w:r>
              <w:rPr>
                <w:szCs w:val="21"/>
              </w:rPr>
              <w:t>,</w:t>
            </w:r>
          </w:p>
          <w:p w14:paraId="70C5FBAD" w14:textId="77777777" w:rsidR="000972FC" w:rsidRPr="001374B0" w:rsidRDefault="000972FC" w:rsidP="00DB4556">
            <w:pPr>
              <w:rPr>
                <w:szCs w:val="21"/>
              </w:rPr>
            </w:pPr>
            <w:r w:rsidRPr="008C4EB7">
              <w:rPr>
                <w:rFonts w:hint="eastAsia"/>
                <w:szCs w:val="21"/>
                <w:highlight w:val="cyan"/>
              </w:rPr>
              <w:t>T</w:t>
            </w:r>
            <w:r w:rsidRPr="008C4EB7">
              <w:rPr>
                <w:szCs w:val="21"/>
                <w:highlight w:val="cyan"/>
              </w:rPr>
              <w:t>ype 2</w:t>
            </w:r>
            <w:r>
              <w:rPr>
                <w:szCs w:val="21"/>
              </w:rPr>
              <w:t xml:space="preserve"> is allowed.</w:t>
            </w:r>
          </w:p>
        </w:tc>
      </w:tr>
    </w:tbl>
    <w:p w14:paraId="1AF73B2F" w14:textId="77777777" w:rsidR="000972FC" w:rsidRDefault="000972FC" w:rsidP="000972FC"/>
    <w:p w14:paraId="7D1F92D3" w14:textId="43B434E2" w:rsidR="00084346" w:rsidRDefault="0021086E" w:rsidP="0021086E">
      <w:pPr>
        <w:pStyle w:val="Heading1"/>
      </w:pPr>
      <w:proofErr w:type="spellStart"/>
      <w:r>
        <w:t>ULFPTx</w:t>
      </w:r>
      <w:proofErr w:type="spellEnd"/>
      <w:r>
        <w:t xml:space="preserve"> and UL rank Change</w:t>
      </w:r>
    </w:p>
    <w:p w14:paraId="709FB04B" w14:textId="412E7CDC" w:rsidR="0021086E" w:rsidRDefault="0021086E" w:rsidP="0021086E">
      <w:r>
        <w:t>Currently, there is an open discussion in RAN4 on whether the UE needs to also indicate a change in ULFPTX capability and UL rank change along with power class change</w:t>
      </w:r>
      <w:r w:rsidR="008B3A28">
        <w:t xml:space="preserve">. The background is clarified more in [6], but the summary is </w:t>
      </w:r>
      <w:r w:rsidR="008B3A28" w:rsidRPr="008B3A28">
        <w:t xml:space="preserve">SAR exposure </w:t>
      </w:r>
      <w:r w:rsidR="008B3A28">
        <w:t>that motivates Power Class fallbacks</w:t>
      </w:r>
      <w:r w:rsidR="008B3A28" w:rsidRPr="008B3A28">
        <w:t xml:space="preserve"> may be a function of specific physical antenna locations on the UE. </w:t>
      </w:r>
      <w:r w:rsidR="008B3A28">
        <w:t>UE implementations are allowed</w:t>
      </w:r>
      <w:r w:rsidR="008B3A28" w:rsidRPr="008B3A28">
        <w:t xml:space="preserve"> to shut down one PA, which directly impacts the maximum supportable number of MIMO layers. </w:t>
      </w:r>
      <w:r w:rsidR="008B3A28">
        <w:t xml:space="preserve">Similarly, depending on the power class event the UE may have a temporary change in </w:t>
      </w:r>
      <w:proofErr w:type="spellStart"/>
      <w:r w:rsidR="008B3A28">
        <w:t>ULFPTx</w:t>
      </w:r>
      <w:proofErr w:type="spellEnd"/>
      <w:r w:rsidR="008B3A28">
        <w:t xml:space="preserve"> capability. </w:t>
      </w:r>
    </w:p>
    <w:p w14:paraId="4CA67F14" w14:textId="3639ACAE" w:rsidR="008B3A28" w:rsidRDefault="008B3A28" w:rsidP="0021086E">
      <w:pPr>
        <w:rPr>
          <w:b/>
          <w:bCs/>
        </w:rPr>
      </w:pPr>
      <w:r w:rsidRPr="00655472">
        <w:rPr>
          <w:b/>
          <w:bCs/>
        </w:rPr>
        <w:t>Observation 1: RAN</w:t>
      </w:r>
      <w:r w:rsidR="00655472" w:rsidRPr="00655472">
        <w:rPr>
          <w:b/>
          <w:bCs/>
        </w:rPr>
        <w:t>4</w:t>
      </w:r>
      <w:r w:rsidRPr="00655472">
        <w:rPr>
          <w:b/>
          <w:bCs/>
        </w:rPr>
        <w:t xml:space="preserve"> is currently discussi</w:t>
      </w:r>
      <w:r w:rsidR="00655472" w:rsidRPr="00655472">
        <w:rPr>
          <w:b/>
          <w:bCs/>
        </w:rPr>
        <w:t xml:space="preserve">ng extending the UE indication of a power class change to a change in </w:t>
      </w:r>
      <w:proofErr w:type="spellStart"/>
      <w:r w:rsidR="00655472" w:rsidRPr="00655472">
        <w:rPr>
          <w:b/>
          <w:bCs/>
        </w:rPr>
        <w:t>ULFPTx</w:t>
      </w:r>
      <w:proofErr w:type="spellEnd"/>
      <w:r w:rsidR="00655472" w:rsidRPr="00655472">
        <w:rPr>
          <w:b/>
          <w:bCs/>
        </w:rPr>
        <w:t xml:space="preserve"> and UL rank as well. </w:t>
      </w:r>
    </w:p>
    <w:p w14:paraId="3854C409" w14:textId="17A0ADC4" w:rsidR="00655472" w:rsidRDefault="00655472" w:rsidP="0021086E">
      <w:r w:rsidRPr="00655472">
        <w:t>Thus, we think it is useful to outline the options on the table to develop this signalling in case RAN4 agrees it is to be supported in their LS reply</w:t>
      </w:r>
      <w:r>
        <w:t>.</w:t>
      </w:r>
    </w:p>
    <w:p w14:paraId="7AED61FF" w14:textId="4D94E9F1" w:rsidR="00655472" w:rsidRDefault="00655472" w:rsidP="00655472">
      <w:pPr>
        <w:pStyle w:val="Heading2"/>
      </w:pPr>
      <w:proofErr w:type="spellStart"/>
      <w:r>
        <w:t>ULFPTx</w:t>
      </w:r>
      <w:proofErr w:type="spellEnd"/>
      <w:r>
        <w:t xml:space="preserve"> </w:t>
      </w:r>
    </w:p>
    <w:p w14:paraId="3A5B4666" w14:textId="3B2154DC" w:rsidR="00655472" w:rsidRDefault="00655472" w:rsidP="00655472">
      <w:proofErr w:type="spellStart"/>
      <w:r>
        <w:t>ULFPTx</w:t>
      </w:r>
      <w:proofErr w:type="spellEnd"/>
      <w:r>
        <w:t xml:space="preserve"> capability is outlined in 38.306 in the following fields: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5472" w14:paraId="2507F902" w14:textId="77777777" w:rsidTr="0065547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644EC1" w14:textId="77777777" w:rsidR="00655472" w:rsidRDefault="00655472">
            <w:pPr>
              <w:pStyle w:val="TAL"/>
              <w:rPr>
                <w:b/>
                <w:i/>
              </w:rPr>
            </w:pPr>
            <w:r>
              <w:rPr>
                <w:b/>
                <w:i/>
              </w:rPr>
              <w:lastRenderedPageBreak/>
              <w:t>ul-FullPwrMode-r16</w:t>
            </w:r>
          </w:p>
          <w:p w14:paraId="0F2E2EEA" w14:textId="77777777" w:rsidR="00655472" w:rsidRDefault="00655472">
            <w:pPr>
              <w:pStyle w:val="TAL"/>
              <w:rPr>
                <w:b/>
                <w:i/>
              </w:rPr>
            </w:pPr>
            <w:r>
              <w:rPr>
                <w:bCs/>
                <w:iCs/>
              </w:rPr>
              <w:t xml:space="preserve">Indicates the UE support of UL full power transmission mode of </w:t>
            </w:r>
            <w:proofErr w:type="spellStart"/>
            <w:r>
              <w:rPr>
                <w:bCs/>
                <w:i/>
              </w:rPr>
              <w:t>fullpower</w:t>
            </w:r>
            <w:proofErr w:type="spellEnd"/>
            <w:r>
              <w:rPr>
                <w:bCs/>
                <w:i/>
              </w:rPr>
              <w:t xml:space="preserve"> </w:t>
            </w:r>
            <w:r>
              <w:rPr>
                <w:bCs/>
                <w:iCs/>
              </w:rPr>
              <w:t xml:space="preserve">as specified in clause 7.1 of TS 38.213 [11]. </w:t>
            </w:r>
            <w:r>
              <w:t xml:space="preserve">If the UE indicates this capability the UE also indicates the support of codebook based PUSCH MIMO transmission using </w:t>
            </w:r>
            <w:proofErr w:type="spellStart"/>
            <w:r>
              <w:rPr>
                <w:i/>
              </w:rPr>
              <w:t>mimo</w:t>
            </w:r>
            <w:proofErr w:type="spellEnd"/>
            <w:r>
              <w:rPr>
                <w:i/>
              </w:rPr>
              <w:t xml:space="preserve">-CB-PUSCH </w:t>
            </w:r>
            <w:r>
              <w:t xml:space="preserve">and the support of PUSCH codebook coherency subset using </w:t>
            </w:r>
            <w:proofErr w:type="spellStart"/>
            <w:r>
              <w:rPr>
                <w:i/>
              </w:rPr>
              <w:t>pusch-TransCoherence</w:t>
            </w:r>
            <w:proofErr w:type="spellEnd"/>
            <w:r>
              <w:rPr>
                <w:i/>
              </w:rPr>
              <w:t>.</w:t>
            </w:r>
          </w:p>
        </w:tc>
        <w:tc>
          <w:tcPr>
            <w:tcW w:w="709" w:type="dxa"/>
            <w:tcBorders>
              <w:top w:val="single" w:sz="4" w:space="0" w:color="808080"/>
              <w:left w:val="single" w:sz="4" w:space="0" w:color="808080"/>
              <w:bottom w:val="single" w:sz="4" w:space="0" w:color="808080"/>
              <w:right w:val="single" w:sz="4" w:space="0" w:color="808080"/>
            </w:tcBorders>
            <w:hideMark/>
          </w:tcPr>
          <w:p w14:paraId="79CA7097" w14:textId="77777777" w:rsidR="00655472" w:rsidRDefault="0065547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64E49CA" w14:textId="77777777" w:rsidR="00655472" w:rsidRDefault="0065547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71AAD0" w14:textId="77777777" w:rsidR="00655472" w:rsidRDefault="00655472">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7B2E4FF" w14:textId="77777777" w:rsidR="00655472" w:rsidRDefault="00655472">
            <w:pPr>
              <w:pStyle w:val="TAL"/>
              <w:jc w:val="center"/>
              <w:rPr>
                <w:bCs/>
                <w:iCs/>
              </w:rPr>
            </w:pPr>
            <w:r>
              <w:t>N/A</w:t>
            </w:r>
          </w:p>
        </w:tc>
      </w:tr>
      <w:tr w:rsidR="00655472" w14:paraId="6BF3667F" w14:textId="77777777" w:rsidTr="0065547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E88AA2" w14:textId="77777777" w:rsidR="00655472" w:rsidRDefault="00655472">
            <w:pPr>
              <w:pStyle w:val="TAL"/>
              <w:rPr>
                <w:b/>
                <w:i/>
              </w:rPr>
            </w:pPr>
            <w:r>
              <w:rPr>
                <w:b/>
                <w:i/>
              </w:rPr>
              <w:t>ul-FullPwrMode1-r16</w:t>
            </w:r>
          </w:p>
          <w:p w14:paraId="1D1B3894" w14:textId="77777777" w:rsidR="00655472" w:rsidRDefault="00655472">
            <w:pPr>
              <w:pStyle w:val="TAL"/>
              <w:rPr>
                <w:b/>
                <w:i/>
              </w:rPr>
            </w:pPr>
            <w:r>
              <w:rPr>
                <w:bCs/>
                <w:iCs/>
              </w:rPr>
              <w:t xml:space="preserve">Indicates the UE support of UL full power transmission mode of </w:t>
            </w:r>
            <w:r>
              <w:rPr>
                <w:bCs/>
                <w:i/>
              </w:rPr>
              <w:t>fullpowerMode1</w:t>
            </w:r>
            <w:r>
              <w:rPr>
                <w:bCs/>
                <w:iCs/>
              </w:rPr>
              <w:t xml:space="preserve">. </w:t>
            </w:r>
            <w:r>
              <w:t xml:space="preserve">If the UE indicates this capability the UE also indicates the support of codebook based PUSCH MIMO transmission using </w:t>
            </w:r>
            <w:proofErr w:type="spellStart"/>
            <w:r>
              <w:rPr>
                <w:i/>
              </w:rPr>
              <w:t>mimo</w:t>
            </w:r>
            <w:proofErr w:type="spellEnd"/>
            <w:r>
              <w:rPr>
                <w:i/>
              </w:rPr>
              <w:t xml:space="preserve">-CB-PUSCH </w:t>
            </w:r>
            <w:r>
              <w:t xml:space="preserve">and the support of PUSCH codebook coherency subset using </w:t>
            </w:r>
            <w:proofErr w:type="spellStart"/>
            <w:r>
              <w:rPr>
                <w:i/>
              </w:rPr>
              <w:t>pusch-TransCoherence</w:t>
            </w:r>
            <w:proofErr w:type="spellEnd"/>
            <w:r>
              <w:rPr>
                <w:i/>
              </w:rPr>
              <w:t>.</w:t>
            </w:r>
          </w:p>
        </w:tc>
        <w:tc>
          <w:tcPr>
            <w:tcW w:w="709" w:type="dxa"/>
            <w:tcBorders>
              <w:top w:val="single" w:sz="4" w:space="0" w:color="808080"/>
              <w:left w:val="single" w:sz="4" w:space="0" w:color="808080"/>
              <w:bottom w:val="single" w:sz="4" w:space="0" w:color="808080"/>
              <w:right w:val="single" w:sz="4" w:space="0" w:color="808080"/>
            </w:tcBorders>
            <w:hideMark/>
          </w:tcPr>
          <w:p w14:paraId="3856436F" w14:textId="77777777" w:rsidR="00655472" w:rsidRDefault="0065547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065BF9B" w14:textId="77777777" w:rsidR="00655472" w:rsidRDefault="0065547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7485AF" w14:textId="77777777" w:rsidR="00655472" w:rsidRDefault="00655472">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3396564" w14:textId="77777777" w:rsidR="00655472" w:rsidRDefault="00655472">
            <w:pPr>
              <w:pStyle w:val="TAL"/>
              <w:jc w:val="center"/>
              <w:rPr>
                <w:bCs/>
                <w:iCs/>
              </w:rPr>
            </w:pPr>
            <w:r>
              <w:t>N/A</w:t>
            </w:r>
          </w:p>
        </w:tc>
      </w:tr>
      <w:tr w:rsidR="00655472" w14:paraId="184DDBF1" w14:textId="77777777" w:rsidTr="0065547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B006AD" w14:textId="77777777" w:rsidR="00655472" w:rsidRDefault="00655472">
            <w:pPr>
              <w:pStyle w:val="TAL"/>
              <w:rPr>
                <w:b/>
                <w:i/>
              </w:rPr>
            </w:pPr>
            <w:r>
              <w:rPr>
                <w:b/>
                <w:i/>
              </w:rPr>
              <w:t>ul-FullPwrMode2-MaxSRS-ResInSet-r16</w:t>
            </w:r>
          </w:p>
          <w:p w14:paraId="42FD1475" w14:textId="77777777" w:rsidR="00655472" w:rsidRDefault="00655472">
            <w:pPr>
              <w:pStyle w:val="TAL"/>
              <w:rPr>
                <w:b/>
                <w:i/>
              </w:rPr>
            </w:pPr>
            <w:r>
              <w:t xml:space="preserve">Indicates the UE support of the </w:t>
            </w:r>
            <w:r>
              <w:rPr>
                <w:lang w:eastAsia="ko-KR"/>
              </w:rPr>
              <w:t>maximum number of SRS resources in one SRS resource set with usage set to 'codebook' for uplink full power Mode 2 operation</w:t>
            </w:r>
            <w:r>
              <w:t xml:space="preserve">. If the UE indicates this capability the UE also indicates the support of codebook based PUSCH MIMO transmission using </w:t>
            </w:r>
            <w:proofErr w:type="spellStart"/>
            <w:r>
              <w:rPr>
                <w:i/>
              </w:rPr>
              <w:t>mimo</w:t>
            </w:r>
            <w:proofErr w:type="spellEnd"/>
            <w:r>
              <w:rPr>
                <w:i/>
              </w:rPr>
              <w:t xml:space="preserve">-CB-PUSCH </w:t>
            </w:r>
            <w:r>
              <w:t xml:space="preserve">and the support of PUSCH codebook coherency subset using </w:t>
            </w:r>
            <w:proofErr w:type="spellStart"/>
            <w:r>
              <w:rPr>
                <w:i/>
              </w:rPr>
              <w:t>pusch-TransCoherence</w:t>
            </w:r>
            <w:proofErr w:type="spellEnd"/>
            <w:r>
              <w:rPr>
                <w:i/>
              </w:rPr>
              <w:t xml:space="preserve">. </w:t>
            </w:r>
            <w:r>
              <w:rPr>
                <w:iCs/>
              </w:rPr>
              <w:t>A UE supports this feature shall support at least full power operation with single port.</w:t>
            </w:r>
          </w:p>
        </w:tc>
        <w:tc>
          <w:tcPr>
            <w:tcW w:w="709" w:type="dxa"/>
            <w:tcBorders>
              <w:top w:val="single" w:sz="4" w:space="0" w:color="808080"/>
              <w:left w:val="single" w:sz="4" w:space="0" w:color="808080"/>
              <w:bottom w:val="single" w:sz="4" w:space="0" w:color="808080"/>
              <w:right w:val="single" w:sz="4" w:space="0" w:color="808080"/>
            </w:tcBorders>
            <w:hideMark/>
          </w:tcPr>
          <w:p w14:paraId="02069EDB" w14:textId="77777777" w:rsidR="00655472" w:rsidRDefault="0065547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308DC93" w14:textId="77777777" w:rsidR="00655472" w:rsidRDefault="0065547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02C2E8" w14:textId="77777777" w:rsidR="00655472" w:rsidRDefault="00655472">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FBFE0D" w14:textId="77777777" w:rsidR="00655472" w:rsidRDefault="00655472">
            <w:pPr>
              <w:pStyle w:val="TAL"/>
              <w:jc w:val="center"/>
            </w:pPr>
            <w:r>
              <w:rPr>
                <w:bCs/>
                <w:iCs/>
              </w:rPr>
              <w:t>N/A</w:t>
            </w:r>
          </w:p>
        </w:tc>
      </w:tr>
      <w:tr w:rsidR="00655472" w14:paraId="125C724D" w14:textId="77777777" w:rsidTr="0065547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FB6E43" w14:textId="77777777" w:rsidR="00655472" w:rsidRDefault="00655472">
            <w:pPr>
              <w:pStyle w:val="TAL"/>
              <w:rPr>
                <w:b/>
                <w:i/>
              </w:rPr>
            </w:pPr>
            <w:r>
              <w:rPr>
                <w:b/>
                <w:i/>
              </w:rPr>
              <w:t>ul-FullPwrMode2-SRSConfig-diffNumSRSPorts-r16</w:t>
            </w:r>
          </w:p>
          <w:p w14:paraId="31C1FCA6" w14:textId="77777777" w:rsidR="00655472" w:rsidRDefault="00655472">
            <w:pPr>
              <w:pStyle w:val="TAL"/>
            </w:pPr>
            <w:r>
              <w:t>Indicates the UE supported SRS configuration with different number of antenna ports per SRS resource for uplink full power Mode 2 operation. The possible different number of antenna ports that can be configured for a SRS resource are as follow:</w:t>
            </w:r>
          </w:p>
          <w:p w14:paraId="7A062CF7" w14:textId="77777777" w:rsidR="00655472" w:rsidRDefault="0065547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p1-2</w:t>
            </w:r>
            <w:r>
              <w:rPr>
                <w:rFonts w:ascii="Arial" w:hAnsi="Arial" w:cs="Arial"/>
                <w:sz w:val="18"/>
                <w:szCs w:val="18"/>
              </w:rPr>
              <w:t xml:space="preserve"> means that each SRS resource can be configured with 1 port or 2 ports</w:t>
            </w:r>
          </w:p>
          <w:p w14:paraId="59F7F691" w14:textId="77777777" w:rsidR="00655472" w:rsidRDefault="0065547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p1-4</w:t>
            </w:r>
            <w:r>
              <w:rPr>
                <w:rFonts w:ascii="Arial" w:hAnsi="Arial" w:cs="Arial"/>
                <w:sz w:val="18"/>
                <w:szCs w:val="18"/>
              </w:rPr>
              <w:t xml:space="preserve"> means that each SRS resource can be configured with 1 port or 4 ports</w:t>
            </w:r>
          </w:p>
          <w:p w14:paraId="18BAF5D0" w14:textId="77777777" w:rsidR="00655472" w:rsidRDefault="0065547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value </w:t>
            </w:r>
            <w:r>
              <w:rPr>
                <w:rFonts w:ascii="Arial" w:hAnsi="Arial" w:cs="Arial"/>
                <w:i/>
                <w:iCs/>
                <w:sz w:val="18"/>
                <w:szCs w:val="18"/>
              </w:rPr>
              <w:t xml:space="preserve">p1-2-4 </w:t>
            </w:r>
            <w:r>
              <w:rPr>
                <w:rFonts w:ascii="Arial" w:hAnsi="Arial" w:cs="Arial"/>
                <w:sz w:val="18"/>
                <w:szCs w:val="18"/>
              </w:rPr>
              <w:t>means that each SRS resource can be configured with 1 port or 2 ports or 4 ports</w:t>
            </w:r>
          </w:p>
          <w:p w14:paraId="5774FDEF" w14:textId="77777777" w:rsidR="00655472" w:rsidRDefault="00655472">
            <w:pPr>
              <w:pStyle w:val="TAL"/>
            </w:pPr>
          </w:p>
          <w:p w14:paraId="3E3E9DB4" w14:textId="77777777" w:rsidR="00655472" w:rsidRDefault="00655472">
            <w:pPr>
              <w:pStyle w:val="TAL"/>
              <w:rPr>
                <w:bCs/>
                <w:i/>
              </w:rPr>
            </w:pPr>
            <w:r>
              <w:t xml:space="preserve">UE indicates support of this feature shall also indicate support of </w:t>
            </w:r>
            <w:r>
              <w:rPr>
                <w:bCs/>
                <w:i/>
              </w:rPr>
              <w:t>ul-FullPwrMode2-MaxSRS-ResInSet.</w:t>
            </w:r>
          </w:p>
          <w:p w14:paraId="0334E11B" w14:textId="77777777" w:rsidR="00655472" w:rsidRDefault="00655472">
            <w:pPr>
              <w:pStyle w:val="TAL"/>
              <w:rPr>
                <w:bCs/>
                <w:i/>
              </w:rPr>
            </w:pPr>
          </w:p>
          <w:p w14:paraId="1EAC6CB4" w14:textId="77777777" w:rsidR="00655472" w:rsidRDefault="00655472">
            <w:pPr>
              <w:pStyle w:val="TAN"/>
              <w:rPr>
                <w:b/>
                <w:i/>
              </w:rPr>
            </w:pPr>
            <w:r>
              <w:t>NOTE:</w:t>
            </w:r>
            <w:r>
              <w:tab/>
              <w:t xml:space="preserve">The values </w:t>
            </w:r>
            <w:r>
              <w:rPr>
                <w:i/>
                <w:iCs/>
              </w:rPr>
              <w:t>p1-2</w:t>
            </w:r>
            <w:r>
              <w:t xml:space="preserve">, </w:t>
            </w:r>
            <w:r>
              <w:rPr>
                <w:i/>
                <w:iCs/>
              </w:rPr>
              <w:t>p1-4</w:t>
            </w:r>
            <w:r>
              <w:t xml:space="preserve"> or </w:t>
            </w:r>
            <w:r>
              <w:rPr>
                <w:i/>
                <w:iCs/>
              </w:rPr>
              <w:t>p1-2-4</w:t>
            </w:r>
            <w:r>
              <w:t xml:space="preserve"> can be used if </w:t>
            </w:r>
            <w:r>
              <w:rPr>
                <w:i/>
                <w:iCs/>
              </w:rPr>
              <w:t xml:space="preserve">ul-FullPwrMode2-MaxSRS-ResInSet </w:t>
            </w:r>
            <w:r>
              <w:t xml:space="preserve">is reported as </w:t>
            </w:r>
            <w:r>
              <w:rPr>
                <w:i/>
                <w:iCs/>
              </w:rPr>
              <w:t>n2</w:t>
            </w:r>
            <w:r>
              <w:t xml:space="preserve"> or </w:t>
            </w:r>
            <w:r>
              <w:rPr>
                <w:i/>
                <w:iCs/>
              </w:rPr>
              <w:t>n4</w:t>
            </w:r>
            <w:r>
              <w:t>.</w:t>
            </w:r>
          </w:p>
        </w:tc>
        <w:tc>
          <w:tcPr>
            <w:tcW w:w="709" w:type="dxa"/>
            <w:tcBorders>
              <w:top w:val="single" w:sz="4" w:space="0" w:color="808080"/>
              <w:left w:val="single" w:sz="4" w:space="0" w:color="808080"/>
              <w:bottom w:val="single" w:sz="4" w:space="0" w:color="808080"/>
              <w:right w:val="single" w:sz="4" w:space="0" w:color="808080"/>
            </w:tcBorders>
            <w:hideMark/>
          </w:tcPr>
          <w:p w14:paraId="57D2E918" w14:textId="77777777" w:rsidR="00655472" w:rsidRDefault="0065547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14514EF" w14:textId="77777777" w:rsidR="00655472" w:rsidRDefault="0065547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40FF25" w14:textId="77777777" w:rsidR="00655472" w:rsidRDefault="0065547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8924FA" w14:textId="77777777" w:rsidR="00655472" w:rsidRDefault="00655472">
            <w:pPr>
              <w:pStyle w:val="TAL"/>
              <w:jc w:val="center"/>
              <w:rPr>
                <w:bCs/>
                <w:iCs/>
              </w:rPr>
            </w:pPr>
            <w:r>
              <w:rPr>
                <w:bCs/>
                <w:iCs/>
              </w:rPr>
              <w:t>N/A</w:t>
            </w:r>
          </w:p>
        </w:tc>
      </w:tr>
      <w:tr w:rsidR="00655472" w14:paraId="44C39019" w14:textId="77777777" w:rsidTr="0065547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99A19A" w14:textId="77777777" w:rsidR="00655472" w:rsidRDefault="00655472">
            <w:pPr>
              <w:pStyle w:val="TAL"/>
              <w:rPr>
                <w:b/>
                <w:i/>
              </w:rPr>
            </w:pPr>
            <w:r>
              <w:rPr>
                <w:b/>
                <w:i/>
              </w:rPr>
              <w:lastRenderedPageBreak/>
              <w:t>ul-FullPwrMode2-TPMIGroup-r16</w:t>
            </w:r>
          </w:p>
          <w:p w14:paraId="43D98289" w14:textId="77777777" w:rsidR="00655472" w:rsidRDefault="00655472">
            <w:pPr>
              <w:pStyle w:val="TAL"/>
            </w:pPr>
            <w:r>
              <w:t>Indicates the UE supported TPMI group(s) which delivers full power. The capability signalling comprises the following values:</w:t>
            </w:r>
          </w:p>
          <w:p w14:paraId="0A71A9B3" w14:textId="77777777" w:rsidR="00655472" w:rsidRDefault="0065547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twoPorts-r16</w:t>
            </w:r>
            <w:r>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4587E908" w14:textId="77777777" w:rsidR="00655472" w:rsidRDefault="0065547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fourPortsNonCoherent-r16</w:t>
            </w:r>
            <w:r>
              <w:rPr>
                <w:rFonts w:ascii="Arial" w:hAnsi="Arial" w:cs="Arial"/>
                <w:sz w:val="18"/>
                <w:szCs w:val="18"/>
              </w:rPr>
              <w:t xml:space="preserve"> indicates the TPMI groups {G0-3}</w:t>
            </w:r>
          </w:p>
          <w:p w14:paraId="0A03A9CE" w14:textId="77777777" w:rsidR="00655472" w:rsidRDefault="0065547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fourPortsPartialCoherent-r16</w:t>
            </w:r>
            <w:r>
              <w:rPr>
                <w:rFonts w:ascii="Arial" w:hAnsi="Arial" w:cs="Arial"/>
                <w:sz w:val="18"/>
                <w:szCs w:val="18"/>
              </w:rPr>
              <w:t xml:space="preserve"> indicates the TPMI groups {G0-6}</w:t>
            </w:r>
          </w:p>
          <w:p w14:paraId="49960BC4" w14:textId="77777777" w:rsidR="00655472" w:rsidRDefault="00655472">
            <w:pPr>
              <w:pStyle w:val="TAL"/>
            </w:pPr>
          </w:p>
          <w:p w14:paraId="1C4E466E" w14:textId="77777777" w:rsidR="00655472" w:rsidRDefault="00655472">
            <w:pPr>
              <w:pStyle w:val="TAL"/>
              <w:rPr>
                <w:bCs/>
                <w:i/>
              </w:rPr>
            </w:pPr>
            <w:r>
              <w:t xml:space="preserve">UE indicates support of this feature shall also indicate support of </w:t>
            </w:r>
            <w:r>
              <w:rPr>
                <w:bCs/>
                <w:i/>
              </w:rPr>
              <w:t>ul-FullPwrMode2-MaxSRS-ResInSet.</w:t>
            </w:r>
          </w:p>
          <w:p w14:paraId="01F0B6D7" w14:textId="77777777" w:rsidR="00655472" w:rsidRDefault="00655472">
            <w:pPr>
              <w:pStyle w:val="TAL"/>
              <w:rPr>
                <w:bCs/>
                <w:iCs/>
              </w:rPr>
            </w:pPr>
            <w:r>
              <w:rPr>
                <w:bCs/>
                <w:iCs/>
              </w:rPr>
              <w:t>Definition of G0~G6 can be found in the table below:</w:t>
            </w:r>
          </w:p>
          <w:p w14:paraId="0AA31785" w14:textId="77777777" w:rsidR="00655472" w:rsidRDefault="00655472">
            <w:pPr>
              <w:pStyle w:val="TAL"/>
              <w:rPr>
                <w:bCs/>
                <w:iCs/>
              </w:rPr>
            </w:pPr>
          </w:p>
          <w:tbl>
            <w:tblPr>
              <w:tblW w:w="5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58"/>
            </w:tblGrid>
            <w:tr w:rsidR="00655472" w14:paraId="358C358C" w14:textId="77777777">
              <w:trPr>
                <w:trHeight w:val="35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DCA12C0" w14:textId="77777777" w:rsidR="00655472" w:rsidRDefault="00655472">
                  <w:pPr>
                    <w:pStyle w:val="TAC"/>
                  </w:pPr>
                  <w:r>
                    <w:t>ID</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C3E1A85" w14:textId="77777777" w:rsidR="00655472" w:rsidRDefault="00655472">
                  <w:pPr>
                    <w:pStyle w:val="TAC"/>
                  </w:pPr>
                  <w:r>
                    <w:t>TPMI groups</w:t>
                  </w:r>
                </w:p>
              </w:tc>
            </w:tr>
            <w:tr w:rsidR="00655472" w14:paraId="7C5924F6"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EEF1A1E" w14:textId="77777777" w:rsidR="00655472" w:rsidRDefault="00655472">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G0</w:t>
                  </w:r>
                </w:p>
              </w:tc>
              <w:tc>
                <w:tcPr>
                  <w:tcW w:w="4962" w:type="dxa"/>
                  <w:tcBorders>
                    <w:top w:val="single" w:sz="4" w:space="0" w:color="auto"/>
                    <w:left w:val="single" w:sz="4" w:space="0" w:color="auto"/>
                    <w:bottom w:val="single" w:sz="4" w:space="0" w:color="auto"/>
                    <w:right w:val="single" w:sz="4" w:space="0" w:color="auto"/>
                  </w:tcBorders>
                  <w:hideMark/>
                </w:tcPr>
                <w:p w14:paraId="15C9DE12" w14:textId="77777777" w:rsidR="00655472" w:rsidRDefault="00ED6D39">
                  <w:pPr>
                    <w:pStyle w:val="LGTdoc1"/>
                    <w:widowControl w:val="0"/>
                    <w:snapToGrid/>
                    <w:spacing w:before="120"/>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655472">
                    <w:rPr>
                      <w:rFonts w:cs="Times"/>
                      <w:b w:val="0"/>
                      <w:sz w:val="16"/>
                      <w:szCs w:val="18"/>
                    </w:rPr>
                    <w:t>,</w:t>
                  </w:r>
                </w:p>
              </w:tc>
            </w:tr>
            <w:tr w:rsidR="00655472" w14:paraId="36E0CB13"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2EBFC10" w14:textId="77777777" w:rsidR="00655472" w:rsidRDefault="00655472">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G1</w:t>
                  </w:r>
                </w:p>
              </w:tc>
              <w:tc>
                <w:tcPr>
                  <w:tcW w:w="4962" w:type="dxa"/>
                  <w:tcBorders>
                    <w:top w:val="single" w:sz="4" w:space="0" w:color="auto"/>
                    <w:left w:val="single" w:sz="4" w:space="0" w:color="auto"/>
                    <w:bottom w:val="single" w:sz="4" w:space="0" w:color="auto"/>
                    <w:right w:val="single" w:sz="4" w:space="0" w:color="auto"/>
                  </w:tcBorders>
                  <w:hideMark/>
                </w:tcPr>
                <w:p w14:paraId="3231ADAE" w14:textId="77777777" w:rsidR="00655472" w:rsidRDefault="00ED6D39">
                  <w:pPr>
                    <w:pStyle w:val="LGTdoc1"/>
                    <w:widowControl w:val="0"/>
                    <w:snapToGrid/>
                    <w:spacing w:before="120"/>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6554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6554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55472">
                    <w:rPr>
                      <w:rFonts w:cs="Times"/>
                      <w:b w:val="0"/>
                      <w:sz w:val="16"/>
                      <w:szCs w:val="18"/>
                    </w:rPr>
                    <w:t>,</w:t>
                  </w:r>
                </w:p>
              </w:tc>
            </w:tr>
            <w:tr w:rsidR="00655472" w14:paraId="776C3BDF"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8DB60BB" w14:textId="77777777" w:rsidR="00655472" w:rsidRDefault="00655472">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G2</w:t>
                  </w:r>
                </w:p>
              </w:tc>
              <w:tc>
                <w:tcPr>
                  <w:tcW w:w="4962" w:type="dxa"/>
                  <w:tcBorders>
                    <w:top w:val="single" w:sz="4" w:space="0" w:color="auto"/>
                    <w:left w:val="single" w:sz="4" w:space="0" w:color="auto"/>
                    <w:bottom w:val="single" w:sz="4" w:space="0" w:color="auto"/>
                    <w:right w:val="single" w:sz="4" w:space="0" w:color="auto"/>
                  </w:tcBorders>
                  <w:hideMark/>
                </w:tcPr>
                <w:p w14:paraId="431AD50D" w14:textId="77777777" w:rsidR="00655472" w:rsidRDefault="00ED6D39">
                  <w:pPr>
                    <w:widowControl w:val="0"/>
                    <w:spacing w:before="100" w:beforeAutospacing="1" w:after="100" w:afterAutospacing="1"/>
                    <w:contextualSpacing/>
                    <w:jc w:val="center"/>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655472">
                    <w:rPr>
                      <w:rFonts w:cs="Times"/>
                      <w:sz w:val="16"/>
                      <w:szCs w:val="18"/>
                    </w:rPr>
                    <w:t xml:space="preserve">, </w:t>
                  </w:r>
                  <m:oMath>
                    <m:f>
                      <m:fPr>
                        <m:ctrlPr>
                          <w:rPr>
                            <w:rFonts w:ascii="Cambria Math" w:eastAsia="Times New Roman"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655472">
                    <w:rPr>
                      <w:rFonts w:cs="Times"/>
                      <w:sz w:val="16"/>
                      <w:szCs w:val="18"/>
                    </w:rPr>
                    <w:t xml:space="preserve">, </w:t>
                  </w:r>
                  <m:oMath>
                    <m:f>
                      <m:fPr>
                        <m:ctrlPr>
                          <w:rPr>
                            <w:rFonts w:ascii="Cambria Math" w:eastAsia="Times New Roman"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655472">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655472">
                    <w:rPr>
                      <w:rFonts w:cs="Times"/>
                      <w:sz w:val="16"/>
                      <w:szCs w:val="18"/>
                    </w:rPr>
                    <w:t>,</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655472">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655472" w14:paraId="72855602" w14:textId="77777777">
              <w:trPr>
                <w:trHeight w:val="7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E41C649" w14:textId="77777777" w:rsidR="00655472" w:rsidRDefault="00655472">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G3</w:t>
                  </w:r>
                </w:p>
              </w:tc>
              <w:tc>
                <w:tcPr>
                  <w:tcW w:w="4962" w:type="dxa"/>
                  <w:tcBorders>
                    <w:top w:val="single" w:sz="4" w:space="0" w:color="auto"/>
                    <w:left w:val="single" w:sz="4" w:space="0" w:color="auto"/>
                    <w:bottom w:val="single" w:sz="4" w:space="0" w:color="auto"/>
                    <w:right w:val="single" w:sz="4" w:space="0" w:color="auto"/>
                  </w:tcBorders>
                  <w:hideMark/>
                </w:tcPr>
                <w:p w14:paraId="0C60A422" w14:textId="77777777" w:rsidR="00655472" w:rsidRDefault="00ED6D39">
                  <w:pPr>
                    <w:pStyle w:val="LGTdoc1"/>
                    <w:widowControl w:val="0"/>
                    <w:snapToGrid/>
                    <w:spacing w:before="120"/>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554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5547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554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55472" w14:paraId="0157900E"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0418AA2" w14:textId="77777777" w:rsidR="00655472" w:rsidRDefault="00655472">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G4</w:t>
                  </w:r>
                </w:p>
              </w:tc>
              <w:tc>
                <w:tcPr>
                  <w:tcW w:w="4962" w:type="dxa"/>
                  <w:tcBorders>
                    <w:top w:val="single" w:sz="4" w:space="0" w:color="auto"/>
                    <w:left w:val="single" w:sz="4" w:space="0" w:color="auto"/>
                    <w:bottom w:val="single" w:sz="4" w:space="0" w:color="auto"/>
                    <w:right w:val="single" w:sz="4" w:space="0" w:color="auto"/>
                  </w:tcBorders>
                  <w:hideMark/>
                </w:tcPr>
                <w:p w14:paraId="6D701EB9" w14:textId="77777777" w:rsidR="00655472" w:rsidRDefault="00ED6D39">
                  <w:pPr>
                    <w:pStyle w:val="LGTdoc1"/>
                    <w:widowControl w:val="0"/>
                    <w:snapToGrid/>
                    <w:spacing w:before="120"/>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6554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6554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55472" w14:paraId="31AB9D98" w14:textId="77777777">
              <w:trPr>
                <w:trHeight w:val="7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73E19B8" w14:textId="77777777" w:rsidR="00655472" w:rsidRDefault="00655472">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G5</w:t>
                  </w:r>
                </w:p>
              </w:tc>
              <w:tc>
                <w:tcPr>
                  <w:tcW w:w="4962" w:type="dxa"/>
                  <w:tcBorders>
                    <w:top w:val="single" w:sz="4" w:space="0" w:color="auto"/>
                    <w:left w:val="single" w:sz="4" w:space="0" w:color="auto"/>
                    <w:bottom w:val="single" w:sz="4" w:space="0" w:color="auto"/>
                    <w:right w:val="single" w:sz="4" w:space="0" w:color="auto"/>
                  </w:tcBorders>
                  <w:hideMark/>
                </w:tcPr>
                <w:p w14:paraId="446D56E6" w14:textId="77777777" w:rsidR="00655472" w:rsidRDefault="00ED6D39">
                  <w:pPr>
                    <w:pStyle w:val="LGTdoc1"/>
                    <w:widowControl w:val="0"/>
                    <w:snapToGrid/>
                    <w:spacing w:before="120"/>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6554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6554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554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5547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6554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55472" w14:paraId="74EB97AE" w14:textId="77777777">
              <w:trPr>
                <w:trHeight w:val="157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FC99EE5" w14:textId="77777777" w:rsidR="00655472" w:rsidRDefault="00655472">
                  <w:pPr>
                    <w:pStyle w:val="LGTdoc1"/>
                    <w:widowControl w:val="0"/>
                    <w:snapToGrid/>
                    <w:spacing w:before="120"/>
                    <w:contextualSpacing/>
                    <w:jc w:val="center"/>
                    <w:rPr>
                      <w:rFonts w:ascii="Arial" w:eastAsia="Times New Roman" w:hAnsi="Arial"/>
                      <w:b w:val="0"/>
                      <w:bCs/>
                      <w:iCs/>
                      <w:sz w:val="18"/>
                      <w:lang w:eastAsia="ja-JP"/>
                    </w:rPr>
                  </w:pPr>
                  <w:r>
                    <w:rPr>
                      <w:rFonts w:ascii="Arial" w:eastAsia="Times New Roman" w:hAnsi="Arial"/>
                      <w:b w:val="0"/>
                      <w:bCs/>
                      <w:iCs/>
                      <w:sz w:val="18"/>
                      <w:lang w:eastAsia="ja-JP"/>
                    </w:rPr>
                    <w:t>G6</w:t>
                  </w:r>
                </w:p>
              </w:tc>
              <w:tc>
                <w:tcPr>
                  <w:tcW w:w="4962" w:type="dxa"/>
                  <w:tcBorders>
                    <w:top w:val="single" w:sz="4" w:space="0" w:color="auto"/>
                    <w:left w:val="single" w:sz="4" w:space="0" w:color="auto"/>
                    <w:bottom w:val="single" w:sz="4" w:space="0" w:color="auto"/>
                    <w:right w:val="single" w:sz="4" w:space="0" w:color="auto"/>
                  </w:tcBorders>
                  <w:hideMark/>
                </w:tcPr>
                <w:p w14:paraId="14E18665" w14:textId="77777777" w:rsidR="00655472" w:rsidRDefault="00ED6D39">
                  <w:pPr>
                    <w:pStyle w:val="LGTdoc1"/>
                    <w:widowControl w:val="0"/>
                    <w:snapToGrid/>
                    <w:spacing w:before="120"/>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6554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6554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655472">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6554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6554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2AED83F2" w14:textId="77777777" w:rsidR="00655472" w:rsidRDefault="00ED6D39">
                  <w:pPr>
                    <w:widowControl w:val="0"/>
                    <w:spacing w:before="100" w:beforeAutospacing="1" w:after="100" w:afterAutospacing="1"/>
                    <w:contextualSpacing/>
                    <w:jc w:val="center"/>
                    <w:rPr>
                      <w:rFonts w:cs="Times"/>
                      <w:sz w:val="16"/>
                      <w:szCs w:val="18"/>
                      <w:lang w:eastAsia="ja-JP"/>
                    </w:rPr>
                  </w:pP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655472">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655472">
                    <w:rPr>
                      <w:rFonts w:cs="Times"/>
                      <w:sz w:val="16"/>
                      <w:szCs w:val="18"/>
                    </w:rPr>
                    <w:t xml:space="preserve">, </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655472">
                    <w:rPr>
                      <w:rFonts w:cs="Times"/>
                      <w:sz w:val="16"/>
                      <w:szCs w:val="18"/>
                    </w:rPr>
                    <w:t>,</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655472">
                    <w:rPr>
                      <w:rFonts w:cs="Times"/>
                      <w:sz w:val="16"/>
                      <w:szCs w:val="18"/>
                    </w:rPr>
                    <w:t>,</w:t>
                  </w:r>
                  <m:oMath>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eastAsia="Times New Roman" w:hAnsi="Cambria Math" w:cs="Times"/>
                            <w:sz w:val="16"/>
                            <w:szCs w:val="18"/>
                            <w:lang w:eastAsia="ja-JP"/>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0D26D3F8" w14:textId="77777777" w:rsidR="00655472" w:rsidRDefault="00655472">
            <w:pPr>
              <w:pStyle w:val="TAL"/>
              <w:rPr>
                <w:rFonts w:eastAsia="Times New Roman"/>
                <w:bCs/>
                <w:i/>
              </w:rPr>
            </w:pPr>
          </w:p>
          <w:p w14:paraId="259E77FC" w14:textId="77777777" w:rsidR="00655472" w:rsidRDefault="00655472">
            <w:pPr>
              <w:pStyle w:val="TAN"/>
            </w:pPr>
            <w:r>
              <w:t>NOTE 1:</w:t>
            </w:r>
            <w:r>
              <w:tab/>
              <w:t>When a full coherent UE operates in mode 2, it reports TPMIs the same as a partial-coherent UE.</w:t>
            </w:r>
          </w:p>
          <w:p w14:paraId="4B6DBC70" w14:textId="77777777" w:rsidR="00655472" w:rsidRDefault="00655472">
            <w:pPr>
              <w:pStyle w:val="TAN"/>
            </w:pPr>
            <w:r>
              <w:t>NOTE 2:</w:t>
            </w:r>
            <w:r>
              <w:tab/>
              <w:t>For 4 port partial-coherent or full-coherent UE, UE can report: 2-port {2-bit bitmap} and one of 4-port non-coherent {G0~G3} and one of 4-port partial-coherent {G0~G6}</w:t>
            </w:r>
          </w:p>
          <w:p w14:paraId="4BE2EFE0" w14:textId="77777777" w:rsidR="00655472" w:rsidRDefault="00655472">
            <w:pPr>
              <w:pStyle w:val="TAN"/>
              <w:ind w:left="885" w:firstLine="0"/>
            </w:pPr>
            <w:r>
              <w:t>For 4 port non-coherent UE, UE can report: 2-port {2-bit bitmap} and one of 4-port non-coherent {G0~G3}</w:t>
            </w:r>
          </w:p>
          <w:p w14:paraId="5C194063" w14:textId="77777777" w:rsidR="00655472" w:rsidRDefault="00655472">
            <w:pPr>
              <w:pStyle w:val="TAN"/>
              <w:ind w:left="885" w:firstLine="0"/>
            </w:pPr>
            <w:r>
              <w:t>For 2 port UE, UE can report: 2-port {2-bit bitmap}</w:t>
            </w:r>
          </w:p>
          <w:p w14:paraId="4FC7F1E7" w14:textId="77777777" w:rsidR="00655472" w:rsidRDefault="00655472">
            <w:pPr>
              <w:pStyle w:val="TAN"/>
              <w:rPr>
                <w:b/>
                <w:i/>
              </w:rPr>
            </w:pPr>
            <w:r>
              <w:t>NOTE 3:</w:t>
            </w:r>
            <w:r>
              <w:tab/>
              <w:t>A UE that supports this feature must report at least one of the values.</w:t>
            </w:r>
          </w:p>
        </w:tc>
        <w:tc>
          <w:tcPr>
            <w:tcW w:w="709" w:type="dxa"/>
            <w:tcBorders>
              <w:top w:val="single" w:sz="4" w:space="0" w:color="808080"/>
              <w:left w:val="single" w:sz="4" w:space="0" w:color="808080"/>
              <w:bottom w:val="single" w:sz="4" w:space="0" w:color="808080"/>
              <w:right w:val="single" w:sz="4" w:space="0" w:color="808080"/>
            </w:tcBorders>
            <w:hideMark/>
          </w:tcPr>
          <w:p w14:paraId="4497FFE3" w14:textId="77777777" w:rsidR="00655472" w:rsidRDefault="0065547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640808F" w14:textId="77777777" w:rsidR="00655472" w:rsidRDefault="0065547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90A04D" w14:textId="77777777" w:rsidR="00655472" w:rsidRDefault="00655472">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628636" w14:textId="77777777" w:rsidR="00655472" w:rsidRDefault="00655472">
            <w:pPr>
              <w:pStyle w:val="TAL"/>
              <w:jc w:val="center"/>
              <w:rPr>
                <w:bCs/>
                <w:iCs/>
              </w:rPr>
            </w:pPr>
            <w:r>
              <w:rPr>
                <w:bCs/>
                <w:iCs/>
              </w:rPr>
              <w:t>N/A</w:t>
            </w:r>
          </w:p>
        </w:tc>
      </w:tr>
    </w:tbl>
    <w:p w14:paraId="09BAF6C5" w14:textId="77777777" w:rsidR="00655472" w:rsidRDefault="00655472" w:rsidP="00655472"/>
    <w:p w14:paraId="7C65A71C" w14:textId="1BA354D4" w:rsidR="00655472" w:rsidRDefault="00655472" w:rsidP="00655472">
      <w:r>
        <w:t xml:space="preserve">A change in </w:t>
      </w:r>
      <w:proofErr w:type="spellStart"/>
      <w:r>
        <w:t>ULFPTx</w:t>
      </w:r>
      <w:proofErr w:type="spellEnd"/>
      <w:r>
        <w:t xml:space="preserve"> capability would have the UE send a simple indication </w:t>
      </w:r>
      <w:r w:rsidR="007F67B5">
        <w:t xml:space="preserve">of support of Mode 0/Mode 1. However, as can be seen from the table above, Mode 2 </w:t>
      </w:r>
      <w:r w:rsidR="00FF29C2">
        <w:t>also requires</w:t>
      </w:r>
      <w:r w:rsidR="007F67B5">
        <w:t xml:space="preserve"> information about </w:t>
      </w:r>
      <w:r w:rsidR="007F67B5" w:rsidRPr="007F67B5">
        <w:t xml:space="preserve">supported SRS configuration with different number of antenna ports </w:t>
      </w:r>
      <w:r w:rsidR="007F67B5">
        <w:t xml:space="preserve">and supported TPMI group(s) which delivers full power. </w:t>
      </w:r>
    </w:p>
    <w:p w14:paraId="10617EEB" w14:textId="5BDD6F01" w:rsidR="007F67B5" w:rsidRDefault="007F67B5" w:rsidP="00655472">
      <w:pPr>
        <w:rPr>
          <w:b/>
          <w:bCs/>
        </w:rPr>
      </w:pPr>
      <w:r w:rsidRPr="007F67B5">
        <w:rPr>
          <w:b/>
          <w:bCs/>
        </w:rPr>
        <w:t xml:space="preserve">Observation 2: </w:t>
      </w:r>
      <w:proofErr w:type="spellStart"/>
      <w:r w:rsidRPr="007F67B5">
        <w:rPr>
          <w:b/>
          <w:bCs/>
        </w:rPr>
        <w:t>ULFPTx</w:t>
      </w:r>
      <w:proofErr w:type="spellEnd"/>
      <w:r w:rsidRPr="007F67B5">
        <w:rPr>
          <w:b/>
          <w:bCs/>
        </w:rPr>
        <w:t xml:space="preserve"> capability has a simple indication for mode 0 and mode 1, but requires a more involved indications on SRS resources and TPMI group(s) in Mode 2. </w:t>
      </w:r>
    </w:p>
    <w:p w14:paraId="59E11774" w14:textId="4A9BCC5D" w:rsidR="007F67B5" w:rsidRDefault="007F67B5" w:rsidP="00A13DB8">
      <w:pPr>
        <w:pStyle w:val="Heading2"/>
      </w:pPr>
      <w:r>
        <w:lastRenderedPageBreak/>
        <w:t>UL Rank</w:t>
      </w:r>
    </w:p>
    <w:p w14:paraId="33A085A8" w14:textId="694990C7" w:rsidR="00A13DB8" w:rsidRDefault="00A13DB8" w:rsidP="00A13DB8">
      <w:r>
        <w:t xml:space="preserve">As outlined above, the UE may also change the UL rank based on a change </w:t>
      </w:r>
      <w:r w:rsidR="004C4D9D">
        <w:t>in</w:t>
      </w:r>
      <w:r>
        <w:t xml:space="preserve"> fallback (</w:t>
      </w:r>
      <w:r w:rsidR="006C6947">
        <w:t>e.g.,</w:t>
      </w:r>
      <w:r>
        <w:t xml:space="preserve"> </w:t>
      </w:r>
      <w:r w:rsidR="006C6947">
        <w:t xml:space="preserve">switch off a Tx chain) then switching it on again. This </w:t>
      </w:r>
      <w:r w:rsidR="00ED6D39">
        <w:t>indication,</w:t>
      </w:r>
      <w:r w:rsidR="006C6947">
        <w:t xml:space="preserve"> if need </w:t>
      </w:r>
      <w:r w:rsidR="00FF29C2">
        <w:t>be,</w:t>
      </w:r>
      <w:r w:rsidR="006C6947">
        <w:t xml:space="preserve"> can be a simple 1/2 bits to cover the # of Tx chains/rank. </w:t>
      </w:r>
    </w:p>
    <w:p w14:paraId="6519CF17" w14:textId="1F8015E8" w:rsidR="006C6947" w:rsidRDefault="006C6947" w:rsidP="006C6947">
      <w:pPr>
        <w:pStyle w:val="Heading1"/>
      </w:pPr>
      <w:r>
        <w:t xml:space="preserve">Options </w:t>
      </w:r>
      <w:r w:rsidRPr="006C6947">
        <w:t xml:space="preserve">for </w:t>
      </w:r>
      <w:proofErr w:type="spellStart"/>
      <w:r w:rsidRPr="006C6947">
        <w:rPr>
          <w:rFonts w:cs="Arial"/>
          <w:lang w:eastAsia="ja-JP"/>
        </w:rPr>
        <w:t>ΔP</w:t>
      </w:r>
      <w:r w:rsidRPr="006C6947">
        <w:rPr>
          <w:rFonts w:cs="Arial"/>
          <w:vertAlign w:val="subscript"/>
          <w:lang w:eastAsia="ja-JP"/>
        </w:rPr>
        <w:t>PowerClass</w:t>
      </w:r>
      <w:proofErr w:type="spellEnd"/>
      <w:r w:rsidRPr="006C6947">
        <w:rPr>
          <w:rFonts w:cs="Arial"/>
          <w:lang w:eastAsia="ja-JP"/>
        </w:rPr>
        <w:t xml:space="preserve"> </w:t>
      </w:r>
      <w:r>
        <w:t>Indication</w:t>
      </w:r>
    </w:p>
    <w:p w14:paraId="13432E51" w14:textId="5AC5F255" w:rsidR="006C6947" w:rsidRDefault="006C6947" w:rsidP="006C6947">
      <w:r>
        <w:t xml:space="preserve">In this section, we indicate the possible RAN2 signalling options to indicate the power class fallback events. </w:t>
      </w:r>
    </w:p>
    <w:p w14:paraId="3A143EC1" w14:textId="137650CF" w:rsidR="006C6947" w:rsidRDefault="006C6947" w:rsidP="006C6947">
      <w:pPr>
        <w:pStyle w:val="Heading2"/>
      </w:pPr>
      <w:r>
        <w:t xml:space="preserve">Option </w:t>
      </w:r>
      <w:r w:rsidR="00626E82">
        <w:t>1</w:t>
      </w:r>
      <w:r>
        <w:t>: Reuse Legacy PHR</w:t>
      </w:r>
    </w:p>
    <w:p w14:paraId="676A18D5" w14:textId="5666880E" w:rsidR="006C6947" w:rsidRDefault="006C6947" w:rsidP="006C6947">
      <w:r>
        <w:t xml:space="preserve">This is a possible option if no agreement in RAN4 is achieved on </w:t>
      </w:r>
      <w:proofErr w:type="spellStart"/>
      <w:r>
        <w:t>ULFPTx</w:t>
      </w:r>
      <w:proofErr w:type="spellEnd"/>
      <w:r>
        <w:t xml:space="preserve"> and UL rank update indication from UE to the NW. In this case, given that RAN2 may be interested in a limited enhancements for the PHR MAC CE framework without necessarily introducing a new MAC CE format, a starting point may be reusing the two MPE bits used for reporting P-MPR. Given that P-MPR reporting is configured only for FR2 and the UE power class fallback is only relevant for FR1, we may then use the two bits MPE field to report </w:t>
      </w:r>
      <w:proofErr w:type="spellStart"/>
      <w:r w:rsidRPr="006C6947">
        <w:rPr>
          <w:rFonts w:cs="Arial"/>
          <w:lang w:eastAsia="ja-JP"/>
        </w:rPr>
        <w:t>ΔP</w:t>
      </w:r>
      <w:r w:rsidRPr="006C6947">
        <w:rPr>
          <w:rFonts w:cs="Arial"/>
          <w:vertAlign w:val="subscript"/>
          <w:lang w:eastAsia="ja-JP"/>
        </w:rPr>
        <w:t>PowerClass</w:t>
      </w:r>
      <w:proofErr w:type="spellEnd"/>
      <w:r>
        <w:rPr>
          <w:rFonts w:cs="Arial"/>
          <w:vertAlign w:val="subscript"/>
          <w:lang w:eastAsia="ja-JP"/>
        </w:rPr>
        <w:t>.</w:t>
      </w:r>
    </w:p>
    <w:p w14:paraId="6C478FB9" w14:textId="74BAC3AE" w:rsidR="006C6947" w:rsidRPr="006C6947" w:rsidRDefault="006C6947" w:rsidP="006C6947">
      <w:pPr>
        <w:rPr>
          <w:b/>
          <w:bCs/>
        </w:rPr>
      </w:pPr>
      <w:r w:rsidRPr="006C6947">
        <w:rPr>
          <w:b/>
          <w:bCs/>
        </w:rPr>
        <w:t xml:space="preserve">Observation </w:t>
      </w:r>
      <w:r w:rsidR="004C4D9D">
        <w:rPr>
          <w:b/>
          <w:bCs/>
        </w:rPr>
        <w:t>3</w:t>
      </w:r>
      <w:r w:rsidRPr="006C6947">
        <w:rPr>
          <w:b/>
          <w:bCs/>
        </w:rPr>
        <w:t>: MPE field in MAC CE is only used for FR2, the MAC spec. indicates it is otherwise reserved whereas UE power class change event happens in FR1.</w:t>
      </w:r>
    </w:p>
    <w:p w14:paraId="75E63E19" w14:textId="75CB6CA9" w:rsidR="006C6947" w:rsidRPr="006C6947" w:rsidRDefault="006C6947" w:rsidP="006C6947">
      <w:pPr>
        <w:rPr>
          <w:b/>
          <w:bCs/>
        </w:rPr>
      </w:pPr>
      <w:r w:rsidRPr="006C6947">
        <w:rPr>
          <w:b/>
          <w:bCs/>
        </w:rPr>
        <w:t xml:space="preserve">Observation </w:t>
      </w:r>
      <w:r w:rsidR="004C4D9D">
        <w:rPr>
          <w:b/>
          <w:bCs/>
        </w:rPr>
        <w:t>4</w:t>
      </w:r>
      <w:r w:rsidRPr="006C6947">
        <w:rPr>
          <w:b/>
          <w:bCs/>
        </w:rPr>
        <w:t xml:space="preserve">: If only </w:t>
      </w:r>
      <w:proofErr w:type="spellStart"/>
      <w:r w:rsidRPr="006C6947">
        <w:rPr>
          <w:rFonts w:cs="Arial"/>
          <w:b/>
          <w:bCs/>
          <w:lang w:eastAsia="ja-JP"/>
        </w:rPr>
        <w:t>ΔP</w:t>
      </w:r>
      <w:r w:rsidRPr="006C6947">
        <w:rPr>
          <w:rFonts w:cs="Arial"/>
          <w:b/>
          <w:bCs/>
          <w:vertAlign w:val="subscript"/>
          <w:lang w:eastAsia="ja-JP"/>
        </w:rPr>
        <w:t>PowerClass</w:t>
      </w:r>
      <w:proofErr w:type="spellEnd"/>
      <w:r w:rsidRPr="006C6947">
        <w:rPr>
          <w:b/>
          <w:bCs/>
        </w:rPr>
        <w:t xml:space="preserve"> needs to be indicated to the NW, RAN2 may reuse the MPE field (2 bits) in FR1 to report </w:t>
      </w:r>
      <w:proofErr w:type="spellStart"/>
      <w:r w:rsidRPr="006C6947">
        <w:rPr>
          <w:rFonts w:cs="Arial"/>
          <w:b/>
          <w:bCs/>
          <w:lang w:eastAsia="ja-JP"/>
        </w:rPr>
        <w:t>ΔP</w:t>
      </w:r>
      <w:r w:rsidRPr="006C6947">
        <w:rPr>
          <w:rFonts w:cs="Arial"/>
          <w:b/>
          <w:bCs/>
          <w:vertAlign w:val="subscript"/>
          <w:lang w:eastAsia="ja-JP"/>
        </w:rPr>
        <w:t>PowerClass</w:t>
      </w:r>
      <w:proofErr w:type="spellEnd"/>
      <w:r w:rsidRPr="006C6947">
        <w:rPr>
          <w:b/>
          <w:bCs/>
        </w:rPr>
        <w:t>. This would however mean that the</w:t>
      </w:r>
      <w:r w:rsidR="004C4D9D">
        <w:rPr>
          <w:b/>
          <w:bCs/>
        </w:rPr>
        <w:t xml:space="preserve"> aperiodic</w:t>
      </w:r>
      <w:r w:rsidRPr="006C6947">
        <w:rPr>
          <w:b/>
          <w:bCs/>
        </w:rPr>
        <w:t xml:space="preserve"> PHR MAC CE would have a new trigger in the MAC spec. </w:t>
      </w:r>
    </w:p>
    <w:p w14:paraId="2065CCB0" w14:textId="5947B24E" w:rsidR="006C6947" w:rsidRDefault="006C6947" w:rsidP="006C6947">
      <w:pPr>
        <w:rPr>
          <w:b/>
          <w:bCs/>
        </w:rPr>
      </w:pPr>
      <w:r w:rsidRPr="006C6947">
        <w:rPr>
          <w:b/>
          <w:bCs/>
        </w:rPr>
        <w:t xml:space="preserve">Observation </w:t>
      </w:r>
      <w:r w:rsidR="004C4D9D">
        <w:rPr>
          <w:b/>
          <w:bCs/>
        </w:rPr>
        <w:t>5</w:t>
      </w:r>
      <w:r w:rsidRPr="006C6947">
        <w:rPr>
          <w:b/>
          <w:bCs/>
        </w:rPr>
        <w:t xml:space="preserve">: Legacy PHR MAC CE cannot be used to indicate </w:t>
      </w:r>
      <w:bookmarkStart w:id="0" w:name="_Hlk149665301"/>
      <w:proofErr w:type="spellStart"/>
      <w:r w:rsidRPr="006C6947">
        <w:rPr>
          <w:rFonts w:cs="Arial"/>
          <w:b/>
          <w:bCs/>
          <w:lang w:eastAsia="ja-JP"/>
        </w:rPr>
        <w:t>ΔP</w:t>
      </w:r>
      <w:r w:rsidRPr="006C6947">
        <w:rPr>
          <w:rFonts w:cs="Arial"/>
          <w:b/>
          <w:bCs/>
          <w:vertAlign w:val="subscript"/>
          <w:lang w:eastAsia="ja-JP"/>
        </w:rPr>
        <w:t>PowerClass</w:t>
      </w:r>
      <w:bookmarkEnd w:id="0"/>
      <w:proofErr w:type="spellEnd"/>
      <w:r>
        <w:rPr>
          <w:b/>
          <w:bCs/>
        </w:rPr>
        <w:t>.</w:t>
      </w:r>
      <w:r w:rsidRPr="006C6947">
        <w:rPr>
          <w:b/>
          <w:bCs/>
        </w:rPr>
        <w:t xml:space="preserve"> if more than two bits (per-serving</w:t>
      </w:r>
      <w:r w:rsidR="004E46DF">
        <w:rPr>
          <w:b/>
          <w:bCs/>
        </w:rPr>
        <w:t xml:space="preserve"> cell</w:t>
      </w:r>
      <w:r w:rsidRPr="006C6947">
        <w:rPr>
          <w:b/>
          <w:bCs/>
        </w:rPr>
        <w:t xml:space="preserve">) are needed. </w:t>
      </w:r>
    </w:p>
    <w:p w14:paraId="44A75823" w14:textId="48504664" w:rsidR="006C6947" w:rsidRDefault="006C6947" w:rsidP="006C6947">
      <w:pPr>
        <w:pStyle w:val="Heading2"/>
      </w:pPr>
      <w:r>
        <w:t xml:space="preserve">Option </w:t>
      </w:r>
      <w:r w:rsidR="00626E82">
        <w:t>2</w:t>
      </w:r>
      <w:r>
        <w:t>: New MAC CE</w:t>
      </w:r>
    </w:p>
    <w:p w14:paraId="746E064D" w14:textId="40305E37" w:rsidR="006C6947" w:rsidRDefault="004E46DF" w:rsidP="006C6947">
      <w:r>
        <w:t xml:space="preserve">Another option is to introduce a MAC CE to indicate </w:t>
      </w:r>
      <w:proofErr w:type="spellStart"/>
      <w:r w:rsidRPr="006C6947">
        <w:rPr>
          <w:rFonts w:cs="Arial"/>
          <w:b/>
          <w:bCs/>
          <w:lang w:eastAsia="ja-JP"/>
        </w:rPr>
        <w:t>ΔP</w:t>
      </w:r>
      <w:r w:rsidRPr="006C6947">
        <w:rPr>
          <w:rFonts w:cs="Arial"/>
          <w:b/>
          <w:bCs/>
          <w:vertAlign w:val="subscript"/>
          <w:lang w:eastAsia="ja-JP"/>
        </w:rPr>
        <w:t>PowerClass</w:t>
      </w:r>
      <w:proofErr w:type="spellEnd"/>
      <w:r>
        <w:t xml:space="preserve"> along with a possible change in ULFPTX capability and/or UL rank if agreed by RAN4. This MAC CE can be triggered by a power class change event and carry all related information</w:t>
      </w:r>
      <w:r w:rsidR="004C4D9D">
        <w:t xml:space="preserve"> agreed on by RAN4</w:t>
      </w:r>
      <w:r>
        <w:t xml:space="preserve">. Since the capability (even fore mode 2) is only a few bits per-serving cell, we see no issue in indicating everything via a new MAC CE. </w:t>
      </w:r>
    </w:p>
    <w:p w14:paraId="337973DE" w14:textId="6D82E770" w:rsidR="00340E96" w:rsidRDefault="00223650" w:rsidP="006C6947">
      <w:r>
        <w:t xml:space="preserve">Specifically, indicating Mode 0 or mode 1 is a single bit each. Mode 2 would require 2 bits to express capability, 2 bits for SRS config., and up to 3 bits for supported TPMI groups, thus, all the information that needs to be conveyed is around 13 bits including UL rank and </w:t>
      </w:r>
      <w:proofErr w:type="spellStart"/>
      <w:r w:rsidRPr="006C6947">
        <w:rPr>
          <w:rFonts w:cs="Arial"/>
          <w:b/>
          <w:bCs/>
          <w:lang w:eastAsia="ja-JP"/>
        </w:rPr>
        <w:t>ΔP</w:t>
      </w:r>
      <w:r w:rsidRPr="006C6947">
        <w:rPr>
          <w:rFonts w:cs="Arial"/>
          <w:b/>
          <w:bCs/>
          <w:vertAlign w:val="subscript"/>
          <w:lang w:eastAsia="ja-JP"/>
        </w:rPr>
        <w:t>PowerClass</w:t>
      </w:r>
      <w:proofErr w:type="spellEnd"/>
      <w:r>
        <w:rPr>
          <w:rFonts w:cs="Arial"/>
          <w:b/>
          <w:bCs/>
          <w:vertAlign w:val="subscript"/>
          <w:lang w:eastAsia="ja-JP"/>
        </w:rPr>
        <w:t>.</w:t>
      </w:r>
    </w:p>
    <w:p w14:paraId="14815CC7" w14:textId="71649614" w:rsidR="004E46DF" w:rsidRDefault="004E46DF" w:rsidP="006C6947">
      <w:pPr>
        <w:rPr>
          <w:b/>
          <w:bCs/>
        </w:rPr>
      </w:pPr>
      <w:r w:rsidRPr="004E46DF">
        <w:rPr>
          <w:b/>
          <w:bCs/>
        </w:rPr>
        <w:t xml:space="preserve">Observation </w:t>
      </w:r>
      <w:r w:rsidR="004C4D9D">
        <w:rPr>
          <w:b/>
          <w:bCs/>
        </w:rPr>
        <w:t>6</w:t>
      </w:r>
      <w:r w:rsidRPr="004E46DF">
        <w:rPr>
          <w:b/>
          <w:bCs/>
        </w:rPr>
        <w:t xml:space="preserve">: A new MAC CE can be used to indicate </w:t>
      </w:r>
      <w:proofErr w:type="spellStart"/>
      <w:r w:rsidRPr="004E46DF">
        <w:rPr>
          <w:rFonts w:cs="Arial"/>
          <w:b/>
          <w:bCs/>
          <w:lang w:eastAsia="ja-JP"/>
        </w:rPr>
        <w:t>ΔP</w:t>
      </w:r>
      <w:r w:rsidRPr="004E46DF">
        <w:rPr>
          <w:rFonts w:cs="Arial"/>
          <w:b/>
          <w:bCs/>
          <w:vertAlign w:val="subscript"/>
          <w:lang w:eastAsia="ja-JP"/>
        </w:rPr>
        <w:t>PowerClass</w:t>
      </w:r>
      <w:proofErr w:type="spellEnd"/>
      <w:r w:rsidRPr="004E46DF">
        <w:rPr>
          <w:b/>
          <w:bCs/>
        </w:rPr>
        <w:t xml:space="preserve"> along with </w:t>
      </w:r>
      <w:proofErr w:type="spellStart"/>
      <w:r w:rsidRPr="004E46DF">
        <w:rPr>
          <w:b/>
          <w:bCs/>
        </w:rPr>
        <w:t>ULFPTx</w:t>
      </w:r>
      <w:proofErr w:type="spellEnd"/>
      <w:r w:rsidRPr="004E46DF">
        <w:rPr>
          <w:b/>
          <w:bCs/>
        </w:rPr>
        <w:t xml:space="preserve"> capability change and UL rank, if agreed by RAN4. The MAC CE trigger would be a change in UE power class. </w:t>
      </w:r>
      <w:r w:rsidR="004C4D9D">
        <w:rPr>
          <w:b/>
          <w:bCs/>
        </w:rPr>
        <w:t>This MAC CE can have a single and multi-entry formats like PHR.</w:t>
      </w:r>
    </w:p>
    <w:p w14:paraId="656FDCEC" w14:textId="49FBB3AB" w:rsidR="004E46DF" w:rsidRDefault="004E46DF" w:rsidP="004E46DF">
      <w:pPr>
        <w:pStyle w:val="Heading2"/>
      </w:pPr>
      <w:r>
        <w:t xml:space="preserve">Option </w:t>
      </w:r>
      <w:r w:rsidR="00626E82">
        <w:t>3</w:t>
      </w:r>
      <w:r>
        <w:t>: RRC Framework</w:t>
      </w:r>
    </w:p>
    <w:p w14:paraId="1403ABA6" w14:textId="71CC6F9C" w:rsidR="004E46DF" w:rsidRDefault="004E46DF" w:rsidP="00626E82">
      <w:r>
        <w:t xml:space="preserve">There is also a possible solution that relies on </w:t>
      </w:r>
      <w:r w:rsidR="00626E82">
        <w:t xml:space="preserve">RRC signalling, e.g., </w:t>
      </w:r>
      <w:r>
        <w:t xml:space="preserve">UE Assistance information framework to indicate the change in power class, </w:t>
      </w:r>
      <w:proofErr w:type="spellStart"/>
      <w:r>
        <w:t>ULFPTx</w:t>
      </w:r>
      <w:proofErr w:type="spellEnd"/>
      <w:r>
        <w:t xml:space="preserve"> and UL rank via UAI if configured or even possibly use MAC CE for </w:t>
      </w:r>
      <w:proofErr w:type="spellStart"/>
      <w:r w:rsidRPr="004E46DF">
        <w:rPr>
          <w:rFonts w:cs="Arial"/>
          <w:b/>
          <w:bCs/>
          <w:lang w:eastAsia="ja-JP"/>
        </w:rPr>
        <w:t>ΔP</w:t>
      </w:r>
      <w:r w:rsidRPr="004E46DF">
        <w:rPr>
          <w:rFonts w:cs="Arial"/>
          <w:b/>
          <w:bCs/>
          <w:vertAlign w:val="subscript"/>
          <w:lang w:eastAsia="ja-JP"/>
        </w:rPr>
        <w:t>PowerClass</w:t>
      </w:r>
      <w:proofErr w:type="spellEnd"/>
      <w:r>
        <w:t xml:space="preserve"> signalling and UAI for </w:t>
      </w:r>
      <w:proofErr w:type="spellStart"/>
      <w:r>
        <w:t>ULFPTx</w:t>
      </w:r>
      <w:proofErr w:type="spellEnd"/>
      <w:r>
        <w:t>/UL rank update. We note there is some precedence to that in Rel-16 in</w:t>
      </w:r>
      <w:r w:rsidRPr="004E46DF">
        <w:t xml:space="preserve"> reducedMIMO-LayersFR1-UL</w:t>
      </w:r>
      <w:r>
        <w:t xml:space="preserve"> </w:t>
      </w:r>
      <w:r w:rsidR="00626E82">
        <w:t>to address overheating or power saving</w:t>
      </w:r>
      <w:r>
        <w:t xml:space="preserve"> UAI and Rel-18 MUSIM. However, the</w:t>
      </w:r>
      <w:r w:rsidR="00626E82">
        <w:t xml:space="preserve"> crucial difference is that UAI carries a request for a configuration from the NW whereas this power class fallback framework indicates an autonomous action the UE already took, thus the 10</w:t>
      </w:r>
      <w:r w:rsidR="00C43BAF">
        <w:t xml:space="preserve"> </w:t>
      </w:r>
      <w:proofErr w:type="spellStart"/>
      <w:r w:rsidR="00626E82">
        <w:t>ms</w:t>
      </w:r>
      <w:proofErr w:type="spellEnd"/>
      <w:r w:rsidR="00626E82">
        <w:t xml:space="preserve"> latency or so for UAI to get through may be too large for the NW to react. </w:t>
      </w:r>
    </w:p>
    <w:p w14:paraId="3FB8626C" w14:textId="01BD1629" w:rsidR="00626E82" w:rsidRDefault="00626E82" w:rsidP="00626E82">
      <w:pPr>
        <w:rPr>
          <w:b/>
          <w:bCs/>
        </w:rPr>
      </w:pPr>
      <w:r w:rsidRPr="00626E82">
        <w:rPr>
          <w:b/>
          <w:bCs/>
        </w:rPr>
        <w:t xml:space="preserve">Observation </w:t>
      </w:r>
      <w:r w:rsidR="004C4D9D">
        <w:rPr>
          <w:b/>
          <w:bCs/>
        </w:rPr>
        <w:t>7</w:t>
      </w:r>
      <w:r w:rsidRPr="00626E82">
        <w:rPr>
          <w:b/>
          <w:bCs/>
        </w:rPr>
        <w:t xml:space="preserve">: UAI framework can be reused to inform the NW of a change of power class, </w:t>
      </w:r>
      <w:proofErr w:type="spellStart"/>
      <w:r w:rsidRPr="00626E82">
        <w:rPr>
          <w:b/>
          <w:bCs/>
        </w:rPr>
        <w:t>ULFPTx</w:t>
      </w:r>
      <w:proofErr w:type="spellEnd"/>
      <w:r w:rsidRPr="00626E82">
        <w:rPr>
          <w:b/>
          <w:bCs/>
        </w:rPr>
        <w:t xml:space="preserve"> capability or UL rank at the UE. However, unlike traditional UAI framework the UE would inform the NW of an action the UE has already undertaken not a requested configuration.</w:t>
      </w:r>
    </w:p>
    <w:p w14:paraId="120D80E3" w14:textId="6295528C" w:rsidR="00626E82" w:rsidRDefault="00626E82" w:rsidP="00626E82">
      <w:pPr>
        <w:pStyle w:val="Heading2"/>
      </w:pPr>
      <w:r>
        <w:t>Path forward</w:t>
      </w:r>
    </w:p>
    <w:p w14:paraId="2B245E42" w14:textId="62B75E8F" w:rsidR="00626E82" w:rsidRDefault="00626E82" w:rsidP="00626E82">
      <w:r>
        <w:t xml:space="preserve">The exact path forward would depend on how RAN4 replies to our LS and how much information the UE needs to convey to gNB. We think that currently, a new MAC CE may be the easiest way to go that both reflects RAN4 </w:t>
      </w:r>
      <w:r>
        <w:lastRenderedPageBreak/>
        <w:t>preferences as well as RAN2 limited time. However, companies can have a quick round of discussion on their preferences within the possible options.</w:t>
      </w:r>
    </w:p>
    <w:p w14:paraId="16759749" w14:textId="7C8844CB" w:rsidR="00626E82" w:rsidRPr="000972FC" w:rsidRDefault="00626E82" w:rsidP="00626E82">
      <w:pPr>
        <w:rPr>
          <w:b/>
          <w:bCs/>
        </w:rPr>
      </w:pPr>
      <w:r w:rsidRPr="000972FC">
        <w:rPr>
          <w:b/>
          <w:bCs/>
        </w:rPr>
        <w:t>Proposal 1: RAN2 to discuss how UE can indicate information related to power class change to the gNB (to be further specified by RAN4) between the following options:</w:t>
      </w:r>
    </w:p>
    <w:p w14:paraId="282CA968" w14:textId="0EF5F789" w:rsidR="00626E82" w:rsidRPr="000972FC" w:rsidRDefault="00626E82" w:rsidP="00626E82">
      <w:pPr>
        <w:pStyle w:val="ListParagraph"/>
        <w:numPr>
          <w:ilvl w:val="0"/>
          <w:numId w:val="16"/>
        </w:numPr>
        <w:rPr>
          <w:b/>
          <w:bCs/>
        </w:rPr>
      </w:pPr>
      <w:r w:rsidRPr="000972FC">
        <w:rPr>
          <w:b/>
          <w:bCs/>
        </w:rPr>
        <w:t>Option 1: Reuse PHR MAC CE and add new triggers.</w:t>
      </w:r>
    </w:p>
    <w:p w14:paraId="6F2C97D3" w14:textId="0408C1A8" w:rsidR="00626E82" w:rsidRPr="000972FC" w:rsidRDefault="00626E82" w:rsidP="00626E82">
      <w:pPr>
        <w:pStyle w:val="ListParagraph"/>
        <w:numPr>
          <w:ilvl w:val="0"/>
          <w:numId w:val="16"/>
        </w:numPr>
        <w:rPr>
          <w:b/>
          <w:bCs/>
        </w:rPr>
      </w:pPr>
      <w:r w:rsidRPr="000972FC">
        <w:rPr>
          <w:b/>
          <w:bCs/>
        </w:rPr>
        <w:t>Option 2: A new power class change MAC CE</w:t>
      </w:r>
      <w:r w:rsidR="00D06582">
        <w:rPr>
          <w:b/>
          <w:bCs/>
        </w:rPr>
        <w:t>.</w:t>
      </w:r>
    </w:p>
    <w:p w14:paraId="1CEE24A4" w14:textId="273C9EAA" w:rsidR="00626E82" w:rsidRDefault="00626E82" w:rsidP="00626E82">
      <w:pPr>
        <w:pStyle w:val="ListParagraph"/>
        <w:numPr>
          <w:ilvl w:val="0"/>
          <w:numId w:val="16"/>
        </w:numPr>
        <w:rPr>
          <w:b/>
          <w:bCs/>
        </w:rPr>
      </w:pPr>
      <w:r w:rsidRPr="000972FC">
        <w:rPr>
          <w:b/>
          <w:bCs/>
        </w:rPr>
        <w:t>Option 3: New RRC signalling is introduced, e.g., UAI.</w:t>
      </w:r>
    </w:p>
    <w:p w14:paraId="5A40E208" w14:textId="63F4BE65" w:rsidR="000972FC" w:rsidRDefault="000972FC" w:rsidP="000972FC">
      <w:pPr>
        <w:pStyle w:val="Heading1"/>
      </w:pPr>
      <w:r>
        <w:t>DWS Indication</w:t>
      </w:r>
    </w:p>
    <w:p w14:paraId="242B9FDF" w14:textId="331B4D8F" w:rsidR="000972FC" w:rsidRDefault="000972FC" w:rsidP="000972FC">
      <w:r>
        <w:t>For DWS, RAN2 has already made some progress on the running CR with the rapporteur identifying the following open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3821"/>
        <w:gridCol w:w="2616"/>
        <w:gridCol w:w="1807"/>
      </w:tblGrid>
      <w:tr w:rsidR="000972FC" w:rsidRPr="001374B0" w14:paraId="44573251" w14:textId="77777777" w:rsidTr="00DB4556">
        <w:tc>
          <w:tcPr>
            <w:tcW w:w="1042" w:type="dxa"/>
            <w:shd w:val="clear" w:color="auto" w:fill="auto"/>
          </w:tcPr>
          <w:p w14:paraId="1BD17E5E" w14:textId="77777777" w:rsidR="000972FC" w:rsidRPr="001374B0" w:rsidRDefault="000972FC" w:rsidP="00DB4556">
            <w:pPr>
              <w:rPr>
                <w:b/>
                <w:bCs/>
                <w:szCs w:val="21"/>
              </w:rPr>
            </w:pPr>
            <w:r w:rsidRPr="001374B0">
              <w:rPr>
                <w:b/>
                <w:bCs/>
                <w:szCs w:val="21"/>
              </w:rPr>
              <w:t>OI Index</w:t>
            </w:r>
          </w:p>
        </w:tc>
        <w:tc>
          <w:tcPr>
            <w:tcW w:w="3821" w:type="dxa"/>
            <w:shd w:val="clear" w:color="auto" w:fill="auto"/>
          </w:tcPr>
          <w:p w14:paraId="4EE992C5" w14:textId="77777777" w:rsidR="000972FC" w:rsidRPr="001374B0" w:rsidRDefault="000972FC" w:rsidP="00DB4556">
            <w:pPr>
              <w:rPr>
                <w:b/>
                <w:bCs/>
                <w:szCs w:val="21"/>
              </w:rPr>
            </w:pPr>
            <w:r w:rsidRPr="001374B0">
              <w:rPr>
                <w:b/>
                <w:bCs/>
                <w:szCs w:val="21"/>
              </w:rPr>
              <w:t>Open issue</w:t>
            </w:r>
          </w:p>
        </w:tc>
        <w:tc>
          <w:tcPr>
            <w:tcW w:w="2616" w:type="dxa"/>
            <w:shd w:val="clear" w:color="auto" w:fill="auto"/>
          </w:tcPr>
          <w:p w14:paraId="71B0795D" w14:textId="77777777" w:rsidR="000972FC" w:rsidRPr="001374B0" w:rsidRDefault="000972FC" w:rsidP="00DB4556">
            <w:pPr>
              <w:rPr>
                <w:b/>
                <w:bCs/>
                <w:szCs w:val="21"/>
              </w:rPr>
            </w:pPr>
            <w:r w:rsidRPr="001374B0">
              <w:rPr>
                <w:b/>
                <w:bCs/>
                <w:szCs w:val="21"/>
              </w:rPr>
              <w:t>Rapporteur comment</w:t>
            </w:r>
          </w:p>
        </w:tc>
        <w:tc>
          <w:tcPr>
            <w:tcW w:w="1807" w:type="dxa"/>
          </w:tcPr>
          <w:p w14:paraId="1A2CD0E9" w14:textId="77777777" w:rsidR="000972FC" w:rsidRPr="001374B0" w:rsidRDefault="000972FC" w:rsidP="00DB4556">
            <w:pPr>
              <w:rPr>
                <w:b/>
                <w:bCs/>
                <w:szCs w:val="21"/>
              </w:rPr>
            </w:pPr>
            <w:r w:rsidRPr="001374B0">
              <w:rPr>
                <w:b/>
                <w:bCs/>
                <w:szCs w:val="21"/>
              </w:rPr>
              <w:t>OI type</w:t>
            </w:r>
          </w:p>
        </w:tc>
      </w:tr>
      <w:tr w:rsidR="000972FC" w:rsidRPr="001374B0" w14:paraId="4477A1CB" w14:textId="77777777" w:rsidTr="00DB4556">
        <w:tc>
          <w:tcPr>
            <w:tcW w:w="1042" w:type="dxa"/>
            <w:shd w:val="clear" w:color="auto" w:fill="auto"/>
          </w:tcPr>
          <w:p w14:paraId="603225B1" w14:textId="77777777" w:rsidR="000972FC" w:rsidRPr="001374B0" w:rsidRDefault="000972FC" w:rsidP="00DB4556">
            <w:pPr>
              <w:rPr>
                <w:b/>
                <w:bCs/>
                <w:szCs w:val="21"/>
              </w:rPr>
            </w:pPr>
            <w:r w:rsidRPr="001374B0">
              <w:rPr>
                <w:b/>
                <w:bCs/>
                <w:szCs w:val="21"/>
              </w:rPr>
              <w:t>2-1</w:t>
            </w:r>
          </w:p>
        </w:tc>
        <w:tc>
          <w:tcPr>
            <w:tcW w:w="3821" w:type="dxa"/>
            <w:shd w:val="clear" w:color="auto" w:fill="auto"/>
          </w:tcPr>
          <w:p w14:paraId="7EDCD016" w14:textId="77777777" w:rsidR="000972FC" w:rsidRDefault="000972FC" w:rsidP="00DB4556">
            <w:pPr>
              <w:snapToGrid w:val="0"/>
              <w:spacing w:after="60" w:line="259" w:lineRule="auto"/>
              <w:rPr>
                <w:szCs w:val="21"/>
              </w:rPr>
            </w:pPr>
            <w:r>
              <w:rPr>
                <w:rFonts w:hint="eastAsia"/>
                <w:szCs w:val="21"/>
              </w:rPr>
              <w:t>H</w:t>
            </w:r>
            <w:r>
              <w:rPr>
                <w:szCs w:val="21"/>
              </w:rPr>
              <w:t>ow to define the format of Multiple Entry PHR with assumed PUSCH MAC CE.</w:t>
            </w:r>
            <w:r>
              <w:rPr>
                <w:rFonts w:hint="eastAsia"/>
                <w:szCs w:val="21"/>
              </w:rPr>
              <w:t xml:space="preserve"> </w:t>
            </w:r>
          </w:p>
          <w:p w14:paraId="7827E58F" w14:textId="77777777" w:rsidR="000972FC" w:rsidRPr="007310E8" w:rsidRDefault="000972FC" w:rsidP="00DB4556">
            <w:pPr>
              <w:snapToGrid w:val="0"/>
              <w:spacing w:after="60" w:line="259" w:lineRule="auto"/>
              <w:rPr>
                <w:szCs w:val="21"/>
              </w:rPr>
            </w:pPr>
            <w:r>
              <w:rPr>
                <w:rFonts w:hint="eastAsia"/>
                <w:szCs w:val="21"/>
              </w:rPr>
              <w:t>e</w:t>
            </w:r>
            <w:r>
              <w:rPr>
                <w:szCs w:val="21"/>
              </w:rPr>
              <w:t xml:space="preserve">.g. whether to introduce additional E1~Ex fields to indicate the presence of </w:t>
            </w:r>
            <w:proofErr w:type="spellStart"/>
            <w:r>
              <w:rPr>
                <w:szCs w:val="21"/>
              </w:rPr>
              <w:t>Pcmax,f,c</w:t>
            </w:r>
            <w:proofErr w:type="spellEnd"/>
            <w:r>
              <w:rPr>
                <w:szCs w:val="21"/>
              </w:rPr>
              <w:t xml:space="preserve"> for assume PUSCH for each serving cell. </w:t>
            </w:r>
          </w:p>
        </w:tc>
        <w:tc>
          <w:tcPr>
            <w:tcW w:w="2616" w:type="dxa"/>
            <w:shd w:val="clear" w:color="auto" w:fill="auto"/>
          </w:tcPr>
          <w:p w14:paraId="2D9E8BAC" w14:textId="77777777" w:rsidR="000972FC" w:rsidRPr="00E1702F" w:rsidRDefault="000972FC" w:rsidP="00DB4556">
            <w:pPr>
              <w:snapToGrid w:val="0"/>
              <w:spacing w:after="60" w:line="259" w:lineRule="auto"/>
              <w:rPr>
                <w:szCs w:val="21"/>
              </w:rPr>
            </w:pPr>
            <w:r>
              <w:rPr>
                <w:rFonts w:hint="eastAsia"/>
                <w:szCs w:val="21"/>
              </w:rPr>
              <w:t>R</w:t>
            </w:r>
            <w:r>
              <w:rPr>
                <w:szCs w:val="21"/>
              </w:rPr>
              <w:t>elates to section “</w:t>
            </w:r>
            <w:r w:rsidRPr="00F174E3">
              <w:rPr>
                <w:szCs w:val="21"/>
              </w:rPr>
              <w:t>6.1.3.X</w:t>
            </w:r>
            <w:r>
              <w:rPr>
                <w:szCs w:val="21"/>
              </w:rPr>
              <w:t xml:space="preserve"> </w:t>
            </w:r>
            <w:r w:rsidRPr="00F174E3">
              <w:rPr>
                <w:szCs w:val="21"/>
              </w:rPr>
              <w:t>Multiple Entry PHR with assumed PUSCH MAC CE</w:t>
            </w:r>
            <w:r>
              <w:rPr>
                <w:szCs w:val="21"/>
              </w:rPr>
              <w:t>” in draft MAC CR.</w:t>
            </w:r>
          </w:p>
        </w:tc>
        <w:tc>
          <w:tcPr>
            <w:tcW w:w="1807" w:type="dxa"/>
          </w:tcPr>
          <w:p w14:paraId="36610E8A" w14:textId="77777777" w:rsidR="000972FC" w:rsidRPr="001374B0" w:rsidRDefault="000972FC" w:rsidP="00DB4556">
            <w:pPr>
              <w:rPr>
                <w:szCs w:val="21"/>
              </w:rPr>
            </w:pPr>
            <w:r w:rsidRPr="001374B0">
              <w:rPr>
                <w:szCs w:val="21"/>
                <w:highlight w:val="magenta"/>
              </w:rPr>
              <w:t>Type 1</w:t>
            </w:r>
            <w:r>
              <w:rPr>
                <w:szCs w:val="21"/>
                <w:highlight w:val="magenta"/>
              </w:rPr>
              <w:t xml:space="preserve"> </w:t>
            </w:r>
            <w:r w:rsidRPr="007310E8">
              <w:rPr>
                <w:szCs w:val="21"/>
                <w:highlight w:val="cyan"/>
              </w:rPr>
              <w:t xml:space="preserve">or </w:t>
            </w:r>
            <w:r w:rsidRPr="001374B0">
              <w:rPr>
                <w:szCs w:val="21"/>
                <w:highlight w:val="cyan"/>
              </w:rPr>
              <w:t>Type 2</w:t>
            </w:r>
          </w:p>
        </w:tc>
      </w:tr>
      <w:tr w:rsidR="000972FC" w:rsidRPr="001374B0" w14:paraId="1CB964C1" w14:textId="77777777" w:rsidTr="00DB4556">
        <w:tc>
          <w:tcPr>
            <w:tcW w:w="1042" w:type="dxa"/>
            <w:shd w:val="clear" w:color="auto" w:fill="auto"/>
          </w:tcPr>
          <w:p w14:paraId="3C86C489" w14:textId="77777777" w:rsidR="000972FC" w:rsidRPr="001374B0" w:rsidRDefault="000972FC" w:rsidP="00DB4556">
            <w:pPr>
              <w:rPr>
                <w:b/>
                <w:bCs/>
                <w:szCs w:val="21"/>
              </w:rPr>
            </w:pPr>
            <w:r w:rsidRPr="001374B0">
              <w:rPr>
                <w:b/>
                <w:bCs/>
                <w:szCs w:val="21"/>
              </w:rPr>
              <w:t>2-2</w:t>
            </w:r>
          </w:p>
        </w:tc>
        <w:tc>
          <w:tcPr>
            <w:tcW w:w="3821" w:type="dxa"/>
            <w:shd w:val="clear" w:color="auto" w:fill="auto"/>
          </w:tcPr>
          <w:p w14:paraId="192E82CE" w14:textId="77777777" w:rsidR="000972FC" w:rsidRPr="001374B0" w:rsidRDefault="000972FC" w:rsidP="00DB4556">
            <w:pPr>
              <w:snapToGrid w:val="0"/>
              <w:spacing w:after="60" w:line="259" w:lineRule="auto"/>
              <w:rPr>
                <w:szCs w:val="21"/>
              </w:rPr>
            </w:pPr>
            <w:r>
              <w:rPr>
                <w:szCs w:val="21"/>
              </w:rPr>
              <w:t>H</w:t>
            </w:r>
            <w:r>
              <w:rPr>
                <w:rFonts w:asciiTheme="minorEastAsia" w:hAnsiTheme="minorEastAsia" w:hint="eastAsia"/>
                <w:szCs w:val="21"/>
              </w:rPr>
              <w:t>ow</w:t>
            </w:r>
            <w:r>
              <w:rPr>
                <w:szCs w:val="21"/>
              </w:rPr>
              <w:t xml:space="preserve"> to specify the triggering of new MAC CE in MAC spec</w:t>
            </w:r>
          </w:p>
        </w:tc>
        <w:tc>
          <w:tcPr>
            <w:tcW w:w="2616" w:type="dxa"/>
            <w:shd w:val="clear" w:color="auto" w:fill="auto"/>
          </w:tcPr>
          <w:p w14:paraId="285CD3CE" w14:textId="77777777" w:rsidR="000972FC" w:rsidRPr="001374B0" w:rsidRDefault="000972FC" w:rsidP="00DB4556">
            <w:pPr>
              <w:snapToGrid w:val="0"/>
              <w:spacing w:after="60" w:line="259" w:lineRule="auto"/>
              <w:rPr>
                <w:szCs w:val="21"/>
              </w:rPr>
            </w:pPr>
            <w:r>
              <w:rPr>
                <w:rFonts w:hint="eastAsia"/>
                <w:szCs w:val="21"/>
              </w:rPr>
              <w:t>R</w:t>
            </w:r>
            <w:r>
              <w:rPr>
                <w:szCs w:val="21"/>
              </w:rPr>
              <w:t>elates to section “5.4.6 Power Headroom Reporting” in TS 38.321.</w:t>
            </w:r>
          </w:p>
        </w:tc>
        <w:tc>
          <w:tcPr>
            <w:tcW w:w="1807" w:type="dxa"/>
          </w:tcPr>
          <w:p w14:paraId="0C365DCE" w14:textId="77777777" w:rsidR="000972FC" w:rsidRPr="001374B0" w:rsidRDefault="000972FC" w:rsidP="00DB4556">
            <w:pPr>
              <w:rPr>
                <w:szCs w:val="21"/>
              </w:rPr>
            </w:pPr>
            <w:r w:rsidRPr="001374B0">
              <w:rPr>
                <w:szCs w:val="21"/>
                <w:highlight w:val="magenta"/>
              </w:rPr>
              <w:t>Type 1</w:t>
            </w:r>
            <w:r>
              <w:rPr>
                <w:szCs w:val="21"/>
                <w:highlight w:val="magenta"/>
              </w:rPr>
              <w:t xml:space="preserve"> </w:t>
            </w:r>
            <w:r w:rsidRPr="007310E8">
              <w:rPr>
                <w:szCs w:val="21"/>
                <w:highlight w:val="cyan"/>
              </w:rPr>
              <w:t xml:space="preserve">or </w:t>
            </w:r>
            <w:r w:rsidRPr="001374B0">
              <w:rPr>
                <w:szCs w:val="21"/>
                <w:highlight w:val="cyan"/>
              </w:rPr>
              <w:t>Type 2</w:t>
            </w:r>
          </w:p>
        </w:tc>
      </w:tr>
    </w:tbl>
    <w:p w14:paraId="47BC3F34" w14:textId="77777777" w:rsidR="000972FC" w:rsidRDefault="000972FC" w:rsidP="000972FC"/>
    <w:p w14:paraId="18DBDDD1" w14:textId="03076366" w:rsidR="000972FC" w:rsidRDefault="000972FC" w:rsidP="000972FC">
      <w:pPr>
        <w:pStyle w:val="Heading2"/>
      </w:pPr>
      <w:r>
        <w:t>Multiple Entry PHR</w:t>
      </w:r>
    </w:p>
    <w:p w14:paraId="1E2A8DB8" w14:textId="6946B2EA" w:rsidR="000972FC" w:rsidRDefault="000972FC" w:rsidP="000972FC">
      <w:r>
        <w:t xml:space="preserve">The following issue was raised in 38.321 running CR: What is only some serving cells </w:t>
      </w:r>
      <w:r w:rsidRPr="000972FC">
        <w:t xml:space="preserve">need to report </w:t>
      </w:r>
      <w:proofErr w:type="spellStart"/>
      <w:r w:rsidRPr="000972FC">
        <w:t>Pcmax,f,c</w:t>
      </w:r>
      <w:proofErr w:type="spellEnd"/>
      <w:r w:rsidRPr="000972FC">
        <w:t xml:space="preserve"> for assumed PUSCH</w:t>
      </w:r>
      <w:r>
        <w:t xml:space="preserve">? Does the UE mix the new MAC CE PHR with assumed PUSCH and the legacy MAC CE PHR in the multiple entry PHR? </w:t>
      </w:r>
    </w:p>
    <w:p w14:paraId="4AAC1BB4" w14:textId="4E07C6DC" w:rsidR="000972FC" w:rsidRDefault="000972FC" w:rsidP="000972FC">
      <w:pPr>
        <w:keepNext/>
        <w:keepLines/>
        <w:overflowPunct w:val="0"/>
        <w:autoSpaceDE w:val="0"/>
        <w:autoSpaceDN w:val="0"/>
        <w:adjustRightInd w:val="0"/>
        <w:spacing w:before="60"/>
        <w:textAlignment w:val="baseline"/>
      </w:pPr>
      <w:r>
        <w:t>First, in 38</w:t>
      </w:r>
      <w:r w:rsidR="004C4D9D">
        <w:t>.</w:t>
      </w:r>
      <w:r>
        <w:t>331 running CR, the proposed configuration for the assumed PUSCH PHR is as follows:</w:t>
      </w:r>
    </w:p>
    <w:p w14:paraId="55B37F70" w14:textId="77777777" w:rsidR="000972FC" w:rsidRDefault="000972FC" w:rsidP="000972FC">
      <w:pPr>
        <w:keepNext/>
        <w:keepLines/>
        <w:overflowPunct w:val="0"/>
        <w:autoSpaceDE w:val="0"/>
        <w:autoSpaceDN w:val="0"/>
        <w:adjustRightInd w:val="0"/>
        <w:spacing w:before="60"/>
        <w:textAlignment w:val="baseline"/>
      </w:pPr>
    </w:p>
    <w:p w14:paraId="5035DCAB" w14:textId="77777777" w:rsidR="000972FC" w:rsidRPr="000972FC" w:rsidRDefault="000972FC" w:rsidP="000972FC">
      <w:pPr>
        <w:keepNext/>
        <w:keepLines/>
        <w:overflowPunct w:val="0"/>
        <w:autoSpaceDE w:val="0"/>
        <w:autoSpaceDN w:val="0"/>
        <w:adjustRightInd w:val="0"/>
        <w:spacing w:before="60"/>
        <w:jc w:val="center"/>
        <w:textAlignment w:val="baseline"/>
        <w:rPr>
          <w:rFonts w:ascii="Arial" w:eastAsia="Times New Roman" w:hAnsi="Arial"/>
          <w:b/>
          <w:lang w:eastAsia="ja-JP"/>
        </w:rPr>
      </w:pPr>
      <w:r>
        <w:t>.</w:t>
      </w:r>
      <w:r w:rsidRPr="000972FC">
        <w:rPr>
          <w:rFonts w:ascii="Arial" w:eastAsia="Times New Roman" w:hAnsi="Arial"/>
          <w:b/>
          <w:i/>
          <w:lang w:eastAsia="ja-JP"/>
        </w:rPr>
        <w:t xml:space="preserve"> PHR-Config</w:t>
      </w:r>
      <w:r w:rsidRPr="000972FC">
        <w:rPr>
          <w:rFonts w:ascii="Arial" w:eastAsia="Times New Roman" w:hAnsi="Arial"/>
          <w:b/>
          <w:lang w:eastAsia="ja-JP"/>
        </w:rPr>
        <w:t xml:space="preserve"> information element</w:t>
      </w:r>
    </w:p>
    <w:p w14:paraId="3D5F6237"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972FC">
        <w:rPr>
          <w:rFonts w:ascii="Courier New" w:eastAsia="Times New Roman" w:hAnsi="Courier New"/>
          <w:noProof/>
          <w:color w:val="808080"/>
          <w:sz w:val="16"/>
          <w:lang w:eastAsia="en-GB"/>
        </w:rPr>
        <w:t>-- ASN1START</w:t>
      </w:r>
    </w:p>
    <w:p w14:paraId="0F47A682"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972FC">
        <w:rPr>
          <w:rFonts w:ascii="Courier New" w:eastAsia="Times New Roman" w:hAnsi="Courier New"/>
          <w:noProof/>
          <w:color w:val="808080"/>
          <w:sz w:val="16"/>
          <w:lang w:eastAsia="en-GB"/>
        </w:rPr>
        <w:t>-- TAG-PHR-CONFIG-START</w:t>
      </w:r>
    </w:p>
    <w:p w14:paraId="4ACB8A7D"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8CBF43"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PHR-Config ::=                      </w:t>
      </w:r>
      <w:r w:rsidRPr="000972FC">
        <w:rPr>
          <w:rFonts w:ascii="Courier New" w:eastAsia="Times New Roman" w:hAnsi="Courier New"/>
          <w:noProof/>
          <w:color w:val="993366"/>
          <w:sz w:val="16"/>
          <w:lang w:eastAsia="en-GB"/>
        </w:rPr>
        <w:t>SEQUENCE</w:t>
      </w:r>
      <w:r w:rsidRPr="000972FC">
        <w:rPr>
          <w:rFonts w:ascii="Courier New" w:eastAsia="Times New Roman" w:hAnsi="Courier New"/>
          <w:noProof/>
          <w:sz w:val="16"/>
          <w:lang w:eastAsia="en-GB"/>
        </w:rPr>
        <w:t xml:space="preserve"> {</w:t>
      </w:r>
    </w:p>
    <w:p w14:paraId="1B927616"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phr-PeriodicTimer                   </w:t>
      </w:r>
      <w:r w:rsidRPr="000972FC">
        <w:rPr>
          <w:rFonts w:ascii="Courier New" w:eastAsia="Times New Roman" w:hAnsi="Courier New"/>
          <w:noProof/>
          <w:color w:val="993366"/>
          <w:sz w:val="16"/>
          <w:lang w:eastAsia="en-GB"/>
        </w:rPr>
        <w:t>ENUMERATED</w:t>
      </w:r>
      <w:r w:rsidRPr="000972FC">
        <w:rPr>
          <w:rFonts w:ascii="Courier New" w:eastAsia="Times New Roman" w:hAnsi="Courier New"/>
          <w:noProof/>
          <w:sz w:val="16"/>
          <w:lang w:eastAsia="en-GB"/>
        </w:rPr>
        <w:t xml:space="preserve"> {sf10, sf20, sf50, sf100, sf200,sf500, sf1000, infinity},</w:t>
      </w:r>
    </w:p>
    <w:p w14:paraId="5CC8F080"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phr-ProhibitTimer                   </w:t>
      </w:r>
      <w:r w:rsidRPr="000972FC">
        <w:rPr>
          <w:rFonts w:ascii="Courier New" w:eastAsia="Times New Roman" w:hAnsi="Courier New"/>
          <w:noProof/>
          <w:color w:val="993366"/>
          <w:sz w:val="16"/>
          <w:lang w:eastAsia="en-GB"/>
        </w:rPr>
        <w:t>ENUMERATED</w:t>
      </w:r>
      <w:r w:rsidRPr="000972FC">
        <w:rPr>
          <w:rFonts w:ascii="Courier New" w:eastAsia="Times New Roman" w:hAnsi="Courier New"/>
          <w:noProof/>
          <w:sz w:val="16"/>
          <w:lang w:eastAsia="en-GB"/>
        </w:rPr>
        <w:t xml:space="preserve"> {sf0, sf10, sf20, sf50, sf100,sf200, sf500, sf1000},</w:t>
      </w:r>
    </w:p>
    <w:p w14:paraId="23BF356B"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phr-Tx-PowerFactorChange            </w:t>
      </w:r>
      <w:r w:rsidRPr="000972FC">
        <w:rPr>
          <w:rFonts w:ascii="Courier New" w:eastAsia="Times New Roman" w:hAnsi="Courier New"/>
          <w:noProof/>
          <w:color w:val="993366"/>
          <w:sz w:val="16"/>
          <w:lang w:eastAsia="en-GB"/>
        </w:rPr>
        <w:t>ENUMERATED</w:t>
      </w:r>
      <w:r w:rsidRPr="000972FC">
        <w:rPr>
          <w:rFonts w:ascii="Courier New" w:eastAsia="Times New Roman" w:hAnsi="Courier New"/>
          <w:noProof/>
          <w:sz w:val="16"/>
          <w:lang w:eastAsia="en-GB"/>
        </w:rPr>
        <w:t xml:space="preserve"> {dB1, dB3, dB6, infinity},</w:t>
      </w:r>
    </w:p>
    <w:p w14:paraId="79711851"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multiplePHR                         </w:t>
      </w:r>
      <w:r w:rsidRPr="000972FC">
        <w:rPr>
          <w:rFonts w:ascii="Courier New" w:eastAsia="Times New Roman" w:hAnsi="Courier New"/>
          <w:noProof/>
          <w:color w:val="993366"/>
          <w:sz w:val="16"/>
          <w:lang w:eastAsia="en-GB"/>
        </w:rPr>
        <w:t>BOOLEAN</w:t>
      </w:r>
      <w:r w:rsidRPr="000972FC">
        <w:rPr>
          <w:rFonts w:ascii="Courier New" w:eastAsia="Times New Roman" w:hAnsi="Courier New"/>
          <w:noProof/>
          <w:sz w:val="16"/>
          <w:lang w:eastAsia="en-GB"/>
        </w:rPr>
        <w:t>,</w:t>
      </w:r>
    </w:p>
    <w:p w14:paraId="02BEE273"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dummy                               </w:t>
      </w:r>
      <w:r w:rsidRPr="000972FC">
        <w:rPr>
          <w:rFonts w:ascii="Courier New" w:eastAsia="Times New Roman" w:hAnsi="Courier New"/>
          <w:noProof/>
          <w:color w:val="993366"/>
          <w:sz w:val="16"/>
          <w:lang w:eastAsia="en-GB"/>
        </w:rPr>
        <w:t>BOOLEAN</w:t>
      </w:r>
      <w:r w:rsidRPr="000972FC">
        <w:rPr>
          <w:rFonts w:ascii="Courier New" w:eastAsia="Times New Roman" w:hAnsi="Courier New"/>
          <w:noProof/>
          <w:sz w:val="16"/>
          <w:lang w:eastAsia="en-GB"/>
        </w:rPr>
        <w:t>,</w:t>
      </w:r>
    </w:p>
    <w:p w14:paraId="7002158A"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phr-Type2OtherCell                  </w:t>
      </w:r>
      <w:r w:rsidRPr="000972FC">
        <w:rPr>
          <w:rFonts w:ascii="Courier New" w:eastAsia="Times New Roman" w:hAnsi="Courier New"/>
          <w:noProof/>
          <w:color w:val="993366"/>
          <w:sz w:val="16"/>
          <w:lang w:eastAsia="en-GB"/>
        </w:rPr>
        <w:t>BOOLEAN</w:t>
      </w:r>
      <w:r w:rsidRPr="000972FC">
        <w:rPr>
          <w:rFonts w:ascii="Courier New" w:eastAsia="Times New Roman" w:hAnsi="Courier New"/>
          <w:noProof/>
          <w:sz w:val="16"/>
          <w:lang w:eastAsia="en-GB"/>
        </w:rPr>
        <w:t>,</w:t>
      </w:r>
    </w:p>
    <w:p w14:paraId="1B013F15"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phr-ModeOtherCG                     </w:t>
      </w:r>
      <w:r w:rsidRPr="000972FC">
        <w:rPr>
          <w:rFonts w:ascii="Courier New" w:eastAsia="Times New Roman" w:hAnsi="Courier New"/>
          <w:noProof/>
          <w:color w:val="993366"/>
          <w:sz w:val="16"/>
          <w:lang w:eastAsia="en-GB"/>
        </w:rPr>
        <w:t>ENUMERATED</w:t>
      </w:r>
      <w:r w:rsidRPr="000972FC">
        <w:rPr>
          <w:rFonts w:ascii="Courier New" w:eastAsia="Times New Roman" w:hAnsi="Courier New"/>
          <w:noProof/>
          <w:sz w:val="16"/>
          <w:lang w:eastAsia="en-GB"/>
        </w:rPr>
        <w:t xml:space="preserve"> {real, virtual},</w:t>
      </w:r>
    </w:p>
    <w:p w14:paraId="19DDBB0F"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w:t>
      </w:r>
    </w:p>
    <w:p w14:paraId="6A5DEB4A"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w:t>
      </w:r>
    </w:p>
    <w:p w14:paraId="3018629B"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972FC">
        <w:rPr>
          <w:rFonts w:ascii="Courier New" w:eastAsia="Times New Roman" w:hAnsi="Courier New"/>
          <w:noProof/>
          <w:sz w:val="16"/>
          <w:lang w:eastAsia="en-GB"/>
        </w:rPr>
        <w:t xml:space="preserve">    mpe-Reporting-FR2-r16               SetupRelease { MPE-Config-FR2-r16 }                     </w:t>
      </w:r>
      <w:r w:rsidRPr="000972FC">
        <w:rPr>
          <w:rFonts w:ascii="Courier New" w:eastAsia="Times New Roman" w:hAnsi="Courier New"/>
          <w:noProof/>
          <w:color w:val="993366"/>
          <w:sz w:val="16"/>
          <w:lang w:eastAsia="en-GB"/>
        </w:rPr>
        <w:t>OPTIONAL</w:t>
      </w:r>
      <w:r w:rsidRPr="000972FC">
        <w:rPr>
          <w:rFonts w:ascii="Courier New" w:eastAsia="Times New Roman" w:hAnsi="Courier New"/>
          <w:noProof/>
          <w:sz w:val="16"/>
          <w:lang w:eastAsia="en-GB"/>
        </w:rPr>
        <w:t xml:space="preserve">     </w:t>
      </w:r>
      <w:r w:rsidRPr="000972FC">
        <w:rPr>
          <w:rFonts w:ascii="Courier New" w:eastAsia="Times New Roman" w:hAnsi="Courier New"/>
          <w:noProof/>
          <w:color w:val="808080"/>
          <w:sz w:val="16"/>
          <w:lang w:eastAsia="en-GB"/>
        </w:rPr>
        <w:t>-- Need M</w:t>
      </w:r>
    </w:p>
    <w:p w14:paraId="328B9D4A"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w:t>
      </w:r>
    </w:p>
    <w:p w14:paraId="311DF693"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w:t>
      </w:r>
    </w:p>
    <w:p w14:paraId="6589454F"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972FC">
        <w:rPr>
          <w:rFonts w:ascii="Courier New" w:eastAsia="Times New Roman" w:hAnsi="Courier New"/>
          <w:noProof/>
          <w:sz w:val="16"/>
          <w:lang w:eastAsia="en-GB"/>
        </w:rPr>
        <w:t xml:space="preserve">    mpe-Reporting-FR2-r17               SetupRelease { MPE-Config-FR2-r17 }                     </w:t>
      </w:r>
      <w:r w:rsidRPr="000972FC">
        <w:rPr>
          <w:rFonts w:ascii="Courier New" w:eastAsia="Times New Roman" w:hAnsi="Courier New"/>
          <w:noProof/>
          <w:color w:val="993366"/>
          <w:sz w:val="16"/>
          <w:lang w:eastAsia="en-GB"/>
        </w:rPr>
        <w:t>OPTIONAL</w:t>
      </w:r>
      <w:r w:rsidRPr="000972FC">
        <w:rPr>
          <w:rFonts w:ascii="Courier New" w:eastAsia="Times New Roman" w:hAnsi="Courier New"/>
          <w:noProof/>
          <w:sz w:val="16"/>
          <w:lang w:eastAsia="en-GB"/>
        </w:rPr>
        <w:t xml:space="preserve">,    </w:t>
      </w:r>
      <w:r w:rsidRPr="000972FC">
        <w:rPr>
          <w:rFonts w:ascii="Courier New" w:eastAsia="Times New Roman" w:hAnsi="Courier New"/>
          <w:noProof/>
          <w:color w:val="808080"/>
          <w:sz w:val="16"/>
          <w:lang w:eastAsia="en-GB"/>
        </w:rPr>
        <w:t>-- Need M</w:t>
      </w:r>
    </w:p>
    <w:p w14:paraId="5E34D4B8"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972FC">
        <w:rPr>
          <w:rFonts w:ascii="Courier New" w:eastAsia="Times New Roman" w:hAnsi="Courier New"/>
          <w:noProof/>
          <w:sz w:val="16"/>
          <w:lang w:eastAsia="en-GB"/>
        </w:rPr>
        <w:t xml:space="preserve">    twoPHRMode-r17                      </w:t>
      </w:r>
      <w:r w:rsidRPr="000972FC">
        <w:rPr>
          <w:rFonts w:ascii="Courier New" w:eastAsia="Times New Roman" w:hAnsi="Courier New"/>
          <w:noProof/>
          <w:color w:val="993366"/>
          <w:sz w:val="16"/>
          <w:lang w:eastAsia="en-GB"/>
        </w:rPr>
        <w:t>ENUMERATED</w:t>
      </w:r>
      <w:r w:rsidRPr="000972FC">
        <w:rPr>
          <w:rFonts w:ascii="Courier New" w:eastAsia="Times New Roman" w:hAnsi="Courier New"/>
          <w:noProof/>
          <w:sz w:val="16"/>
          <w:lang w:eastAsia="en-GB"/>
        </w:rPr>
        <w:t xml:space="preserve"> {enabled}                                    </w:t>
      </w:r>
      <w:r w:rsidRPr="000972FC">
        <w:rPr>
          <w:rFonts w:ascii="Courier New" w:eastAsia="Times New Roman" w:hAnsi="Courier New"/>
          <w:noProof/>
          <w:color w:val="993366"/>
          <w:sz w:val="16"/>
          <w:lang w:eastAsia="en-GB"/>
        </w:rPr>
        <w:t>OPTIONAL</w:t>
      </w:r>
      <w:r w:rsidRPr="000972FC">
        <w:rPr>
          <w:rFonts w:ascii="Courier New" w:eastAsia="Times New Roman" w:hAnsi="Courier New"/>
          <w:noProof/>
          <w:sz w:val="16"/>
          <w:lang w:eastAsia="en-GB"/>
        </w:rPr>
        <w:t xml:space="preserve">     </w:t>
      </w:r>
      <w:r w:rsidRPr="000972FC">
        <w:rPr>
          <w:rFonts w:ascii="Courier New" w:eastAsia="Times New Roman" w:hAnsi="Courier New"/>
          <w:noProof/>
          <w:color w:val="808080"/>
          <w:sz w:val="16"/>
          <w:lang w:eastAsia="en-GB"/>
        </w:rPr>
        <w:t>-- Need R</w:t>
      </w:r>
    </w:p>
    <w:p w14:paraId="2BD17BB3"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w:t>
      </w:r>
    </w:p>
    <w:p w14:paraId="1E83483D"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70C0"/>
          <w:sz w:val="16"/>
          <w:lang w:eastAsia="en-GB"/>
        </w:rPr>
      </w:pPr>
      <w:r w:rsidRPr="000972FC">
        <w:rPr>
          <w:rFonts w:ascii="Courier New" w:eastAsia="Times New Roman" w:hAnsi="Courier New"/>
          <w:noProof/>
          <w:color w:val="0070C0"/>
          <w:sz w:val="16"/>
          <w:lang w:eastAsia="en-GB"/>
        </w:rPr>
        <w:tab/>
        <w:t>[[</w:t>
      </w:r>
    </w:p>
    <w:p w14:paraId="2D770735"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70C0"/>
          <w:sz w:val="16"/>
          <w:lang w:eastAsia="en-GB"/>
        </w:rPr>
      </w:pPr>
      <w:r w:rsidRPr="000972FC">
        <w:rPr>
          <w:rFonts w:ascii="Courier New" w:eastAsia="Times New Roman" w:hAnsi="Courier New"/>
          <w:noProof/>
          <w:color w:val="0070C0"/>
          <w:sz w:val="16"/>
          <w:lang w:eastAsia="en-GB"/>
        </w:rPr>
        <w:tab/>
        <w:t>phr-AssumedPUSCH-Reporting-r18</w:t>
      </w:r>
      <w:r w:rsidRPr="000972FC">
        <w:rPr>
          <w:rFonts w:ascii="Courier New" w:eastAsia="Times New Roman" w:hAnsi="Courier New"/>
          <w:noProof/>
          <w:color w:val="0070C0"/>
          <w:sz w:val="16"/>
          <w:lang w:eastAsia="en-GB"/>
        </w:rPr>
        <w:tab/>
      </w:r>
      <w:r w:rsidRPr="000972FC">
        <w:rPr>
          <w:rFonts w:ascii="Courier New" w:eastAsia="Times New Roman" w:hAnsi="Courier New"/>
          <w:noProof/>
          <w:color w:val="0070C0"/>
          <w:sz w:val="16"/>
          <w:lang w:eastAsia="en-GB"/>
        </w:rPr>
        <w:tab/>
      </w:r>
      <w:r w:rsidRPr="000972FC">
        <w:rPr>
          <w:rFonts w:ascii="Courier New" w:eastAsia="Times New Roman" w:hAnsi="Courier New"/>
          <w:noProof/>
          <w:color w:val="0070C0"/>
          <w:sz w:val="16"/>
          <w:lang w:eastAsia="en-GB"/>
        </w:rPr>
        <w:tab/>
        <w:t>ENUMERATED {enabled}                                    OPTIONAL     -- Need R</w:t>
      </w:r>
    </w:p>
    <w:p w14:paraId="4A5C34D3"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color w:val="0070C0"/>
          <w:lang w:eastAsia="ja-JP"/>
        </w:rPr>
      </w:pPr>
      <w:r w:rsidRPr="000972FC">
        <w:rPr>
          <w:rFonts w:ascii="Courier New" w:eastAsia="Times New Roman" w:hAnsi="Courier New"/>
          <w:noProof/>
          <w:color w:val="0070C0"/>
          <w:sz w:val="16"/>
          <w:lang w:eastAsia="en-GB"/>
        </w:rPr>
        <w:lastRenderedPageBreak/>
        <w:tab/>
        <w:t>]]</w:t>
      </w:r>
    </w:p>
    <w:p w14:paraId="4E6361D0"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w:t>
      </w:r>
    </w:p>
    <w:p w14:paraId="55AC3643"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AA900A"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MPE-Config-FR2-r16 ::=              </w:t>
      </w:r>
      <w:r w:rsidRPr="000972FC">
        <w:rPr>
          <w:rFonts w:ascii="Courier New" w:eastAsia="Times New Roman" w:hAnsi="Courier New"/>
          <w:noProof/>
          <w:color w:val="993366"/>
          <w:sz w:val="16"/>
          <w:lang w:eastAsia="en-GB"/>
        </w:rPr>
        <w:t>SEQUENCE</w:t>
      </w:r>
      <w:r w:rsidRPr="000972FC">
        <w:rPr>
          <w:rFonts w:ascii="Courier New" w:eastAsia="Times New Roman" w:hAnsi="Courier New"/>
          <w:noProof/>
          <w:sz w:val="16"/>
          <w:lang w:eastAsia="en-GB"/>
        </w:rPr>
        <w:t xml:space="preserve"> {</w:t>
      </w:r>
    </w:p>
    <w:p w14:paraId="0C64B876"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mpe-ProhibitTimer-r16               </w:t>
      </w:r>
      <w:r w:rsidRPr="000972FC">
        <w:rPr>
          <w:rFonts w:ascii="Courier New" w:eastAsia="Times New Roman" w:hAnsi="Courier New"/>
          <w:noProof/>
          <w:color w:val="993366"/>
          <w:sz w:val="16"/>
          <w:lang w:eastAsia="en-GB"/>
        </w:rPr>
        <w:t>ENUMERATED</w:t>
      </w:r>
      <w:r w:rsidRPr="000972FC">
        <w:rPr>
          <w:rFonts w:ascii="Courier New" w:eastAsia="Times New Roman" w:hAnsi="Courier New"/>
          <w:noProof/>
          <w:sz w:val="16"/>
          <w:lang w:eastAsia="en-GB"/>
        </w:rPr>
        <w:t xml:space="preserve"> {sf0, sf10, sf20, sf50, sf100, sf200, sf500, sf1000},</w:t>
      </w:r>
    </w:p>
    <w:p w14:paraId="0F053EC4"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mpe-Threshold-r16                   </w:t>
      </w:r>
      <w:r w:rsidRPr="000972FC">
        <w:rPr>
          <w:rFonts w:ascii="Courier New" w:eastAsia="Times New Roman" w:hAnsi="Courier New"/>
          <w:noProof/>
          <w:color w:val="993366"/>
          <w:sz w:val="16"/>
          <w:lang w:eastAsia="en-GB"/>
        </w:rPr>
        <w:t>ENUMERATED</w:t>
      </w:r>
      <w:r w:rsidRPr="000972FC">
        <w:rPr>
          <w:rFonts w:ascii="Courier New" w:eastAsia="Times New Roman" w:hAnsi="Courier New"/>
          <w:noProof/>
          <w:sz w:val="16"/>
          <w:lang w:eastAsia="en-GB"/>
        </w:rPr>
        <w:t xml:space="preserve"> {dB3, dB6, dB9, dB12}</w:t>
      </w:r>
    </w:p>
    <w:p w14:paraId="5745AC02"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w:t>
      </w:r>
    </w:p>
    <w:p w14:paraId="26E4BB85"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FA9B49"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MPE-Config-FR2-r17 ::=              </w:t>
      </w:r>
      <w:r w:rsidRPr="000972FC">
        <w:rPr>
          <w:rFonts w:ascii="Courier New" w:eastAsia="Times New Roman" w:hAnsi="Courier New"/>
          <w:noProof/>
          <w:color w:val="993366"/>
          <w:sz w:val="16"/>
          <w:lang w:eastAsia="en-GB"/>
        </w:rPr>
        <w:t>SEQUENCE</w:t>
      </w:r>
      <w:r w:rsidRPr="000972FC">
        <w:rPr>
          <w:rFonts w:ascii="Courier New" w:eastAsia="Times New Roman" w:hAnsi="Courier New"/>
          <w:noProof/>
          <w:sz w:val="16"/>
          <w:lang w:eastAsia="en-GB"/>
        </w:rPr>
        <w:t xml:space="preserve"> {</w:t>
      </w:r>
    </w:p>
    <w:p w14:paraId="3C23FB50"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mpe-ProhibitTimer-r17               </w:t>
      </w:r>
      <w:r w:rsidRPr="000972FC">
        <w:rPr>
          <w:rFonts w:ascii="Courier New" w:eastAsia="Times New Roman" w:hAnsi="Courier New"/>
          <w:noProof/>
          <w:color w:val="993366"/>
          <w:sz w:val="16"/>
          <w:lang w:eastAsia="en-GB"/>
        </w:rPr>
        <w:t>ENUMERATED</w:t>
      </w:r>
      <w:r w:rsidRPr="000972FC">
        <w:rPr>
          <w:rFonts w:ascii="Courier New" w:eastAsia="Times New Roman" w:hAnsi="Courier New"/>
          <w:noProof/>
          <w:sz w:val="16"/>
          <w:lang w:eastAsia="en-GB"/>
        </w:rPr>
        <w:t xml:space="preserve"> {sf0, sf10, sf20, sf50, sf100, sf200, sf500, sf1000},</w:t>
      </w:r>
    </w:p>
    <w:p w14:paraId="4B6D03F4"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mpe-Threshold-r17                   </w:t>
      </w:r>
      <w:r w:rsidRPr="000972FC">
        <w:rPr>
          <w:rFonts w:ascii="Courier New" w:eastAsia="Times New Roman" w:hAnsi="Courier New"/>
          <w:noProof/>
          <w:color w:val="993366"/>
          <w:sz w:val="16"/>
          <w:lang w:eastAsia="en-GB"/>
        </w:rPr>
        <w:t>ENUMERATED</w:t>
      </w:r>
      <w:r w:rsidRPr="000972FC">
        <w:rPr>
          <w:rFonts w:ascii="Courier New" w:eastAsia="Times New Roman" w:hAnsi="Courier New"/>
          <w:noProof/>
          <w:sz w:val="16"/>
          <w:lang w:eastAsia="en-GB"/>
        </w:rPr>
        <w:t xml:space="preserve"> {dB3, dB6, dB9, dB12},</w:t>
      </w:r>
    </w:p>
    <w:p w14:paraId="303D83F4"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numberOfN-r17                       </w:t>
      </w:r>
      <w:r w:rsidRPr="000972FC">
        <w:rPr>
          <w:rFonts w:ascii="Courier New" w:eastAsia="Times New Roman" w:hAnsi="Courier New"/>
          <w:noProof/>
          <w:color w:val="993366"/>
          <w:sz w:val="16"/>
          <w:lang w:eastAsia="en-GB"/>
        </w:rPr>
        <w:t>INTEGER</w:t>
      </w:r>
      <w:r w:rsidRPr="000972FC">
        <w:rPr>
          <w:rFonts w:ascii="Courier New" w:eastAsia="Times New Roman" w:hAnsi="Courier New"/>
          <w:noProof/>
          <w:sz w:val="16"/>
          <w:lang w:eastAsia="en-GB"/>
        </w:rPr>
        <w:t>(1..4),</w:t>
      </w:r>
    </w:p>
    <w:p w14:paraId="42FBF916"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 xml:space="preserve">    ...</w:t>
      </w:r>
    </w:p>
    <w:p w14:paraId="578FABD7"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972FC">
        <w:rPr>
          <w:rFonts w:ascii="Courier New" w:eastAsia="Times New Roman" w:hAnsi="Courier New"/>
          <w:noProof/>
          <w:sz w:val="16"/>
          <w:lang w:eastAsia="en-GB"/>
        </w:rPr>
        <w:t>}</w:t>
      </w:r>
    </w:p>
    <w:p w14:paraId="3DC031B2"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3F444C"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972FC">
        <w:rPr>
          <w:rFonts w:ascii="Courier New" w:eastAsia="Times New Roman" w:hAnsi="Courier New"/>
          <w:noProof/>
          <w:color w:val="808080"/>
          <w:sz w:val="16"/>
          <w:lang w:eastAsia="en-GB"/>
        </w:rPr>
        <w:t>-- TAG-PHR-CONFIG-STOP</w:t>
      </w:r>
    </w:p>
    <w:p w14:paraId="432BC7CA" w14:textId="77777777" w:rsidR="000972FC" w:rsidRPr="000972FC" w:rsidRDefault="000972FC" w:rsidP="000972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972FC">
        <w:rPr>
          <w:rFonts w:ascii="Courier New" w:eastAsia="Times New Roman" w:hAnsi="Courier New"/>
          <w:noProof/>
          <w:color w:val="808080"/>
          <w:sz w:val="16"/>
          <w:lang w:eastAsia="en-GB"/>
        </w:rPr>
        <w:t>-- ASN1STOP</w:t>
      </w:r>
    </w:p>
    <w:p w14:paraId="6D461F52" w14:textId="750C310F" w:rsidR="000972FC" w:rsidRDefault="004C4D9D" w:rsidP="000972FC">
      <w:pPr>
        <w:keepNext/>
        <w:keepLines/>
        <w:overflowPunct w:val="0"/>
        <w:autoSpaceDE w:val="0"/>
        <w:autoSpaceDN w:val="0"/>
        <w:adjustRightInd w:val="0"/>
        <w:spacing w:before="60"/>
        <w:textAlignment w:val="baseline"/>
      </w:pPr>
      <w:r>
        <w:t>We would first like to confirm that the following understanding is shared by companies.</w:t>
      </w:r>
    </w:p>
    <w:p w14:paraId="06EB378C" w14:textId="109B9F56" w:rsidR="00626E82" w:rsidRDefault="004C4D9D" w:rsidP="004C4D9D">
      <w:pPr>
        <w:keepNext/>
        <w:keepLines/>
        <w:overflowPunct w:val="0"/>
        <w:autoSpaceDE w:val="0"/>
        <w:autoSpaceDN w:val="0"/>
        <w:adjustRightInd w:val="0"/>
        <w:spacing w:before="60"/>
        <w:textAlignment w:val="baseline"/>
        <w:rPr>
          <w:rFonts w:ascii="Courier New" w:eastAsia="Times New Roman" w:hAnsi="Courier New"/>
          <w:b/>
          <w:bCs/>
          <w:noProof/>
          <w:color w:val="808080"/>
          <w:sz w:val="16"/>
          <w:lang w:eastAsia="en-GB"/>
        </w:rPr>
      </w:pPr>
      <w:r w:rsidRPr="004C4D9D">
        <w:rPr>
          <w:b/>
          <w:bCs/>
        </w:rPr>
        <w:t>Proposal 2: RAN2 to confirm that the UE is only required to report a single PHR format on any serving cell.</w:t>
      </w:r>
    </w:p>
    <w:p w14:paraId="286DA9A2" w14:textId="67EBC161" w:rsidR="004C4D9D" w:rsidRDefault="004C4D9D" w:rsidP="004C4D9D">
      <w:pPr>
        <w:keepNext/>
        <w:keepLines/>
        <w:overflowPunct w:val="0"/>
        <w:autoSpaceDE w:val="0"/>
        <w:autoSpaceDN w:val="0"/>
        <w:adjustRightInd w:val="0"/>
        <w:spacing w:before="60"/>
        <w:textAlignment w:val="baseline"/>
      </w:pPr>
      <w:r w:rsidRPr="004C4D9D">
        <w:t xml:space="preserve">The second thing that we like to note is that the PHR configuration is </w:t>
      </w:r>
      <w:r>
        <w:t xml:space="preserve">a per-MAC entity configuration an applies to all serving cells. </w:t>
      </w:r>
    </w:p>
    <w:p w14:paraId="3B47DAC2" w14:textId="603BE3F3" w:rsidR="004C4D9D" w:rsidRDefault="004C4D9D" w:rsidP="004C4D9D">
      <w:pPr>
        <w:keepNext/>
        <w:keepLines/>
        <w:overflowPunct w:val="0"/>
        <w:autoSpaceDE w:val="0"/>
        <w:autoSpaceDN w:val="0"/>
        <w:adjustRightInd w:val="0"/>
        <w:spacing w:before="60"/>
        <w:textAlignment w:val="baseline"/>
        <w:rPr>
          <w:b/>
          <w:bCs/>
        </w:rPr>
      </w:pPr>
      <w:r w:rsidRPr="004C4D9D">
        <w:rPr>
          <w:b/>
          <w:bCs/>
        </w:rPr>
        <w:t xml:space="preserve">Observation </w:t>
      </w:r>
      <w:r>
        <w:rPr>
          <w:b/>
          <w:bCs/>
        </w:rPr>
        <w:t>8</w:t>
      </w:r>
      <w:r w:rsidRPr="004C4D9D">
        <w:rPr>
          <w:b/>
          <w:bCs/>
        </w:rPr>
        <w:t xml:space="preserve">: </w:t>
      </w:r>
      <w:r w:rsidR="00FF29C2" w:rsidRPr="000972FC">
        <w:rPr>
          <w:rFonts w:ascii="Arial" w:eastAsia="Times New Roman" w:hAnsi="Arial"/>
          <w:b/>
          <w:i/>
          <w:lang w:eastAsia="ja-JP"/>
        </w:rPr>
        <w:t>PHR-Config</w:t>
      </w:r>
      <w:r w:rsidR="00FF29C2" w:rsidRPr="000972FC">
        <w:rPr>
          <w:rFonts w:ascii="Arial" w:eastAsia="Times New Roman" w:hAnsi="Arial"/>
          <w:b/>
          <w:lang w:eastAsia="ja-JP"/>
        </w:rPr>
        <w:t xml:space="preserve"> </w:t>
      </w:r>
      <w:r w:rsidR="00FF29C2" w:rsidRPr="00FF29C2">
        <w:rPr>
          <w:rFonts w:eastAsia="Times New Roman"/>
          <w:b/>
          <w:lang w:eastAsia="ja-JP"/>
        </w:rPr>
        <w:t xml:space="preserve">is </w:t>
      </w:r>
      <w:r w:rsidRPr="004C4D9D">
        <w:rPr>
          <w:b/>
          <w:bCs/>
        </w:rPr>
        <w:t xml:space="preserve">per-MAC entity configuration an applies to all serving cells, i.e., the UE is applying the same PHR reporting </w:t>
      </w:r>
      <w:r w:rsidR="00FF29C2" w:rsidRPr="004C4D9D">
        <w:rPr>
          <w:b/>
          <w:bCs/>
        </w:rPr>
        <w:t>configuration</w:t>
      </w:r>
      <w:r w:rsidR="00FF29C2">
        <w:rPr>
          <w:b/>
          <w:bCs/>
        </w:rPr>
        <w:t xml:space="preserve"> </w:t>
      </w:r>
      <w:r w:rsidRPr="004C4D9D">
        <w:rPr>
          <w:b/>
          <w:bCs/>
        </w:rPr>
        <w:t xml:space="preserve">for all serving cells. </w:t>
      </w:r>
    </w:p>
    <w:p w14:paraId="6A5295DB" w14:textId="5684E549" w:rsidR="004C4D9D" w:rsidRDefault="004C4D9D" w:rsidP="004C4D9D">
      <w:pPr>
        <w:keepNext/>
        <w:keepLines/>
        <w:overflowPunct w:val="0"/>
        <w:autoSpaceDE w:val="0"/>
        <w:autoSpaceDN w:val="0"/>
        <w:adjustRightInd w:val="0"/>
        <w:spacing w:before="60"/>
        <w:textAlignment w:val="baseline"/>
      </w:pPr>
      <w:r>
        <w:t>Note that RAN1 already determined the conditions for when the UE applies assumed PUSCH reporting:</w:t>
      </w:r>
    </w:p>
    <w:tbl>
      <w:tblPr>
        <w:tblStyle w:val="TableGrid"/>
        <w:tblW w:w="0" w:type="auto"/>
        <w:tblLook w:val="04A0" w:firstRow="1" w:lastRow="0" w:firstColumn="1" w:lastColumn="0" w:noHBand="0" w:noVBand="1"/>
      </w:tblPr>
      <w:tblGrid>
        <w:gridCol w:w="9631"/>
      </w:tblGrid>
      <w:tr w:rsidR="004C4D9D" w14:paraId="32305C95" w14:textId="77777777" w:rsidTr="004C4D9D">
        <w:tc>
          <w:tcPr>
            <w:tcW w:w="9631" w:type="dxa"/>
          </w:tcPr>
          <w:p w14:paraId="44F3ECAD" w14:textId="2F243ACC" w:rsidR="004C4D9D" w:rsidRDefault="004C4D9D" w:rsidP="004C4D9D">
            <w:pPr>
              <w:keepNext/>
              <w:keepLines/>
              <w:overflowPunct w:val="0"/>
              <w:autoSpaceDE w:val="0"/>
              <w:autoSpaceDN w:val="0"/>
              <w:adjustRightInd w:val="0"/>
              <w:spacing w:before="60"/>
              <w:textAlignment w:val="baseline"/>
            </w:pPr>
            <w:r>
              <w:rPr>
                <w:rFonts w:ascii="Cambria Math" w:hAnsi="Cambria Math" w:cs="Cambria Math"/>
              </w:rPr>
              <w:t>⦁</w:t>
            </w:r>
            <w:r>
              <w:tab/>
              <w:t>In case of no actual PUSCH transmission on a serving cell, power headroom information for assumed PUSCH is not supported.</w:t>
            </w:r>
          </w:p>
          <w:p w14:paraId="5CCB859C" w14:textId="77777777" w:rsidR="004C4D9D" w:rsidRDefault="004C4D9D" w:rsidP="004C4D9D">
            <w:pPr>
              <w:keepNext/>
              <w:keepLines/>
              <w:overflowPunct w:val="0"/>
              <w:autoSpaceDE w:val="0"/>
              <w:autoSpaceDN w:val="0"/>
              <w:adjustRightInd w:val="0"/>
              <w:spacing w:before="60"/>
              <w:textAlignment w:val="baseline"/>
            </w:pPr>
            <w:r>
              <w:rPr>
                <w:rFonts w:ascii="Cambria Math" w:hAnsi="Cambria Math" w:cs="Cambria Math"/>
              </w:rPr>
              <w:t>⦁</w:t>
            </w:r>
            <w:r>
              <w:tab/>
              <w:t>DWS field needs to be configured for at least one DCI format for the BWP of the actual PUSCH, otherwise power headroom information for assumed PUSCH is not supported.</w:t>
            </w:r>
          </w:p>
          <w:p w14:paraId="025FD9BA" w14:textId="06D18692" w:rsidR="004C4D9D" w:rsidRDefault="004C4D9D" w:rsidP="004C4D9D">
            <w:pPr>
              <w:keepNext/>
              <w:keepLines/>
              <w:overflowPunct w:val="0"/>
              <w:autoSpaceDE w:val="0"/>
              <w:autoSpaceDN w:val="0"/>
              <w:adjustRightInd w:val="0"/>
              <w:spacing w:before="60"/>
              <w:textAlignment w:val="baseline"/>
            </w:pPr>
            <w:r>
              <w:rPr>
                <w:rFonts w:ascii="Cambria Math" w:hAnsi="Cambria Math" w:cs="Cambria Math"/>
              </w:rPr>
              <w:t>⦁</w:t>
            </w:r>
            <w:r>
              <w:tab/>
              <w:t xml:space="preserve">In case assumed PUSCH transmission is not supported for the parameters that are used for the calculation of </w:t>
            </w:r>
            <w:proofErr w:type="spellStart"/>
            <w:r>
              <w:t>PCMAX,f,c</w:t>
            </w:r>
            <w:proofErr w:type="spellEnd"/>
            <w:r>
              <w:t>(</w:t>
            </w:r>
            <w:proofErr w:type="spellStart"/>
            <w:r>
              <w:t>i</w:t>
            </w:r>
            <w:proofErr w:type="spellEnd"/>
            <w:r>
              <w:t>), power headroom information for assumed PUSCH is not computed or reported.</w:t>
            </w:r>
          </w:p>
        </w:tc>
      </w:tr>
    </w:tbl>
    <w:p w14:paraId="227E3AEC" w14:textId="550F7FB5" w:rsidR="004C4D9D" w:rsidRDefault="004C4D9D" w:rsidP="004C4D9D">
      <w:pPr>
        <w:keepNext/>
        <w:keepLines/>
        <w:overflowPunct w:val="0"/>
        <w:autoSpaceDE w:val="0"/>
        <w:autoSpaceDN w:val="0"/>
        <w:adjustRightInd w:val="0"/>
        <w:spacing w:before="60"/>
        <w:textAlignment w:val="baseline"/>
        <w:rPr>
          <w:color w:val="000000"/>
          <w:lang w:val="en-US"/>
        </w:rPr>
      </w:pPr>
      <w:r>
        <w:t xml:space="preserve">Thus, one suggestion in the running CR was to include an E field to indicate the PHR format the UE is reporting per-cell. Another was to add zeros in place of </w:t>
      </w:r>
      <w:r w:rsidRPr="004C4D9D">
        <w:rPr>
          <w:color w:val="000000"/>
          <w:lang w:val="en-US"/>
        </w:rPr>
        <w:t>P</w:t>
      </w:r>
      <w:r w:rsidRPr="004C4D9D">
        <w:rPr>
          <w:color w:val="000000"/>
          <w:vertAlign w:val="subscript"/>
          <w:lang w:val="en-US"/>
        </w:rPr>
        <w:t>CMAX,</w:t>
      </w:r>
      <w:r w:rsidRPr="004C4D9D">
        <w:rPr>
          <w:color w:val="000000"/>
          <w:vertAlign w:val="subscript"/>
          <w:lang w:val="ko-KR"/>
        </w:rPr>
        <w:t>f,</w:t>
      </w:r>
      <w:r w:rsidRPr="004C4D9D">
        <w:rPr>
          <w:color w:val="000000"/>
          <w:vertAlign w:val="subscript"/>
          <w:lang w:val="en-US"/>
        </w:rPr>
        <w:t>c</w:t>
      </w:r>
      <w:r w:rsidRPr="004C4D9D">
        <w:rPr>
          <w:color w:val="000000"/>
          <w:lang w:val="en-US"/>
        </w:rPr>
        <w:t xml:space="preserve"> </w:t>
      </w:r>
      <w:r w:rsidRPr="004C4D9D">
        <w:rPr>
          <w:color w:val="000000"/>
          <w:lang w:val="zh-CN"/>
        </w:rPr>
        <w:t>m (assumed PUSCH)</w:t>
      </w:r>
      <w:r w:rsidRPr="004C4D9D">
        <w:rPr>
          <w:color w:val="000000"/>
          <w:lang w:val="en-US"/>
        </w:rPr>
        <w:t xml:space="preserve"> </w:t>
      </w:r>
      <w:r>
        <w:rPr>
          <w:color w:val="000000"/>
          <w:lang w:val="en-US"/>
        </w:rPr>
        <w:t xml:space="preserve">for simplicity </w:t>
      </w:r>
      <w:r w:rsidRPr="004C4D9D">
        <w:rPr>
          <w:color w:val="000000"/>
          <w:lang w:val="en-US"/>
        </w:rPr>
        <w:t>at the cost of higher MAC CE overhead</w:t>
      </w:r>
      <w:r>
        <w:rPr>
          <w:color w:val="000000"/>
          <w:lang w:val="en-US"/>
        </w:rPr>
        <w:t xml:space="preserve">. In this case, we prefer the second solution which has higher overhead to simplify the reporting of MAC CE at the UE. </w:t>
      </w:r>
    </w:p>
    <w:p w14:paraId="2D2C0452" w14:textId="5D2D4437" w:rsidR="004C4D9D" w:rsidRPr="005E2C8C" w:rsidRDefault="004C4D9D" w:rsidP="004C4D9D">
      <w:pPr>
        <w:keepNext/>
        <w:keepLines/>
        <w:overflowPunct w:val="0"/>
        <w:autoSpaceDE w:val="0"/>
        <w:autoSpaceDN w:val="0"/>
        <w:adjustRightInd w:val="0"/>
        <w:spacing w:before="60"/>
        <w:textAlignment w:val="baseline"/>
        <w:rPr>
          <w:b/>
          <w:bCs/>
          <w:color w:val="000000"/>
          <w:lang w:val="en-US"/>
        </w:rPr>
      </w:pPr>
      <w:r w:rsidRPr="004C4D9D">
        <w:rPr>
          <w:b/>
          <w:bCs/>
          <w:color w:val="000000"/>
          <w:lang w:val="en-US"/>
        </w:rPr>
        <w:t xml:space="preserve">Proposal </w:t>
      </w:r>
      <w:r>
        <w:rPr>
          <w:b/>
          <w:bCs/>
          <w:color w:val="000000"/>
          <w:lang w:val="en-US"/>
        </w:rPr>
        <w:t>3</w:t>
      </w:r>
      <w:r w:rsidRPr="004C4D9D">
        <w:rPr>
          <w:b/>
          <w:bCs/>
          <w:color w:val="000000"/>
          <w:lang w:val="en-US"/>
        </w:rPr>
        <w:t>: UE does not use a variable length MAC CE format for reporting a Multiple Entry PHR with assumed PUSCH when configured. Instead</w:t>
      </w:r>
      <w:r>
        <w:rPr>
          <w:b/>
          <w:bCs/>
          <w:color w:val="000000"/>
          <w:lang w:val="en-US"/>
        </w:rPr>
        <w:t>,</w:t>
      </w:r>
      <w:r w:rsidRPr="004C4D9D">
        <w:rPr>
          <w:b/>
          <w:bCs/>
          <w:color w:val="000000"/>
          <w:lang w:val="en-US"/>
        </w:rPr>
        <w:t xml:space="preserve"> UE fills the </w:t>
      </w:r>
      <w:r w:rsidR="00FF29C2" w:rsidRPr="004C4D9D">
        <w:rPr>
          <w:rFonts w:ascii="Arial" w:hAnsi="Arial" w:cs="Arial"/>
          <w:b/>
          <w:bCs/>
          <w:color w:val="000000"/>
          <w:lang w:val="en-US"/>
        </w:rPr>
        <w:t>P</w:t>
      </w:r>
      <w:r w:rsidR="00FF29C2" w:rsidRPr="004C4D9D">
        <w:rPr>
          <w:rFonts w:ascii="Arial" w:hAnsi="Arial" w:cs="Arial"/>
          <w:b/>
          <w:bCs/>
          <w:color w:val="000000"/>
          <w:vertAlign w:val="subscript"/>
          <w:lang w:val="en-US"/>
        </w:rPr>
        <w:t>CMAX,</w:t>
      </w:r>
      <w:r w:rsidR="00FF29C2" w:rsidRPr="004C4D9D">
        <w:rPr>
          <w:rFonts w:ascii="Arial" w:hAnsi="Arial" w:cs="Arial"/>
          <w:b/>
          <w:bCs/>
          <w:color w:val="000000"/>
          <w:vertAlign w:val="subscript"/>
          <w:lang w:val="ko-KR"/>
        </w:rPr>
        <w:t xml:space="preserve"> f</w:t>
      </w:r>
      <w:r w:rsidRPr="004C4D9D">
        <w:rPr>
          <w:rFonts w:ascii="Arial" w:hAnsi="Arial" w:cs="Arial"/>
          <w:b/>
          <w:bCs/>
          <w:color w:val="000000"/>
          <w:vertAlign w:val="subscript"/>
          <w:lang w:val="ko-KR"/>
        </w:rPr>
        <w:t>,</w:t>
      </w:r>
      <w:r w:rsidRPr="004C4D9D">
        <w:rPr>
          <w:rFonts w:ascii="Arial" w:hAnsi="Arial" w:cs="Arial"/>
          <w:b/>
          <w:bCs/>
          <w:color w:val="000000"/>
          <w:vertAlign w:val="subscript"/>
          <w:lang w:val="en-US"/>
        </w:rPr>
        <w:t>c</w:t>
      </w:r>
      <w:r w:rsidRPr="004C4D9D">
        <w:rPr>
          <w:rFonts w:ascii="Arial" w:hAnsi="Arial" w:cs="Arial"/>
          <w:b/>
          <w:bCs/>
          <w:color w:val="000000"/>
          <w:lang w:val="en-US"/>
        </w:rPr>
        <w:t xml:space="preserve"> </w:t>
      </w:r>
      <w:r w:rsidRPr="004C4D9D">
        <w:rPr>
          <w:rFonts w:ascii="Arial" w:hAnsi="Arial" w:cs="Arial"/>
          <w:b/>
          <w:bCs/>
          <w:color w:val="000000"/>
          <w:lang w:val="zh-CN"/>
        </w:rPr>
        <w:t>m (assumed PUSCH)</w:t>
      </w:r>
      <w:r w:rsidRPr="004C4D9D">
        <w:rPr>
          <w:b/>
          <w:bCs/>
          <w:color w:val="000000"/>
          <w:lang w:val="en-US"/>
        </w:rPr>
        <w:t xml:space="preserve"> field with zeros (reserved bits) when assumed PUSCH reporting is not applicable</w:t>
      </w:r>
      <w:r>
        <w:rPr>
          <w:b/>
          <w:bCs/>
          <w:color w:val="000000"/>
          <w:lang w:val="en-US"/>
        </w:rPr>
        <w:t xml:space="preserve"> for the serving cell</w:t>
      </w:r>
      <w:r w:rsidRPr="004C4D9D">
        <w:rPr>
          <w:b/>
          <w:bCs/>
          <w:color w:val="000000"/>
          <w:lang w:val="en-US"/>
        </w:rPr>
        <w:t>.</w:t>
      </w:r>
    </w:p>
    <w:p w14:paraId="0E224C59" w14:textId="3E9C8A05" w:rsidR="0096408F" w:rsidRDefault="0096408F" w:rsidP="00896A70">
      <w:pPr>
        <w:pStyle w:val="Heading1"/>
      </w:pPr>
      <w:r>
        <w:t>Conclusion</w:t>
      </w:r>
    </w:p>
    <w:p w14:paraId="2136F823" w14:textId="77777777" w:rsidR="00FF29C2" w:rsidRDefault="00FF29C2" w:rsidP="00FF29C2">
      <w:pPr>
        <w:rPr>
          <w:b/>
          <w:bCs/>
        </w:rPr>
      </w:pPr>
      <w:r w:rsidRPr="00655472">
        <w:rPr>
          <w:b/>
          <w:bCs/>
        </w:rPr>
        <w:t xml:space="preserve">Observation 1: RAN4 is currently discussing extending the UE indication of a power class change to a change in </w:t>
      </w:r>
      <w:proofErr w:type="spellStart"/>
      <w:r w:rsidRPr="00655472">
        <w:rPr>
          <w:b/>
          <w:bCs/>
        </w:rPr>
        <w:t>ULFPTx</w:t>
      </w:r>
      <w:proofErr w:type="spellEnd"/>
      <w:r w:rsidRPr="00655472">
        <w:rPr>
          <w:b/>
          <w:bCs/>
        </w:rPr>
        <w:t xml:space="preserve"> and UL rank as well. </w:t>
      </w:r>
    </w:p>
    <w:p w14:paraId="54DA149B" w14:textId="77777777" w:rsidR="00FF29C2" w:rsidRDefault="00FF29C2" w:rsidP="00FF29C2">
      <w:pPr>
        <w:rPr>
          <w:b/>
          <w:bCs/>
        </w:rPr>
      </w:pPr>
      <w:r w:rsidRPr="007F67B5">
        <w:rPr>
          <w:b/>
          <w:bCs/>
        </w:rPr>
        <w:t xml:space="preserve">Observation 2: </w:t>
      </w:r>
      <w:proofErr w:type="spellStart"/>
      <w:r w:rsidRPr="007F67B5">
        <w:rPr>
          <w:b/>
          <w:bCs/>
        </w:rPr>
        <w:t>ULFPTx</w:t>
      </w:r>
      <w:proofErr w:type="spellEnd"/>
      <w:r w:rsidRPr="007F67B5">
        <w:rPr>
          <w:b/>
          <w:bCs/>
        </w:rPr>
        <w:t xml:space="preserve"> capability has a simple indication for mode 0 and mode 1, but requires a more involved indications on SRS resources and TPMI group(s) in Mode 2. </w:t>
      </w:r>
    </w:p>
    <w:p w14:paraId="4D55597F" w14:textId="77777777" w:rsidR="00FF29C2" w:rsidRPr="006C6947" w:rsidRDefault="00FF29C2" w:rsidP="00FF29C2">
      <w:pPr>
        <w:rPr>
          <w:b/>
          <w:bCs/>
        </w:rPr>
      </w:pPr>
      <w:r w:rsidRPr="006C6947">
        <w:rPr>
          <w:b/>
          <w:bCs/>
        </w:rPr>
        <w:t xml:space="preserve">Observation </w:t>
      </w:r>
      <w:r>
        <w:rPr>
          <w:b/>
          <w:bCs/>
        </w:rPr>
        <w:t>3</w:t>
      </w:r>
      <w:r w:rsidRPr="006C6947">
        <w:rPr>
          <w:b/>
          <w:bCs/>
        </w:rPr>
        <w:t>: MPE field in MAC CE is only used for FR2, the MAC spec. indicates it is otherwise reserved whereas UE power class change event happens in FR1.</w:t>
      </w:r>
    </w:p>
    <w:p w14:paraId="5E573926" w14:textId="77777777" w:rsidR="00FF29C2" w:rsidRPr="006C6947" w:rsidRDefault="00FF29C2" w:rsidP="00FF29C2">
      <w:pPr>
        <w:rPr>
          <w:b/>
          <w:bCs/>
        </w:rPr>
      </w:pPr>
      <w:r w:rsidRPr="006C6947">
        <w:rPr>
          <w:b/>
          <w:bCs/>
        </w:rPr>
        <w:t xml:space="preserve">Observation </w:t>
      </w:r>
      <w:r>
        <w:rPr>
          <w:b/>
          <w:bCs/>
        </w:rPr>
        <w:t>4</w:t>
      </w:r>
      <w:r w:rsidRPr="006C6947">
        <w:rPr>
          <w:b/>
          <w:bCs/>
        </w:rPr>
        <w:t xml:space="preserve">: If only </w:t>
      </w:r>
      <w:proofErr w:type="spellStart"/>
      <w:r w:rsidRPr="006C6947">
        <w:rPr>
          <w:rFonts w:cs="Arial"/>
          <w:b/>
          <w:bCs/>
          <w:lang w:eastAsia="ja-JP"/>
        </w:rPr>
        <w:t>ΔP</w:t>
      </w:r>
      <w:r w:rsidRPr="006C6947">
        <w:rPr>
          <w:rFonts w:cs="Arial"/>
          <w:b/>
          <w:bCs/>
          <w:vertAlign w:val="subscript"/>
          <w:lang w:eastAsia="ja-JP"/>
        </w:rPr>
        <w:t>PowerClass</w:t>
      </w:r>
      <w:proofErr w:type="spellEnd"/>
      <w:r w:rsidRPr="006C6947">
        <w:rPr>
          <w:b/>
          <w:bCs/>
        </w:rPr>
        <w:t xml:space="preserve"> needs to be indicated to the NW, RAN2 may reuse the MPE field (2 bits) in FR1 to report </w:t>
      </w:r>
      <w:proofErr w:type="spellStart"/>
      <w:r w:rsidRPr="006C6947">
        <w:rPr>
          <w:rFonts w:cs="Arial"/>
          <w:b/>
          <w:bCs/>
          <w:lang w:eastAsia="ja-JP"/>
        </w:rPr>
        <w:t>ΔP</w:t>
      </w:r>
      <w:r w:rsidRPr="006C6947">
        <w:rPr>
          <w:rFonts w:cs="Arial"/>
          <w:b/>
          <w:bCs/>
          <w:vertAlign w:val="subscript"/>
          <w:lang w:eastAsia="ja-JP"/>
        </w:rPr>
        <w:t>PowerClass</w:t>
      </w:r>
      <w:proofErr w:type="spellEnd"/>
      <w:r w:rsidRPr="006C6947">
        <w:rPr>
          <w:b/>
          <w:bCs/>
        </w:rPr>
        <w:t>. This would however mean that the</w:t>
      </w:r>
      <w:r>
        <w:rPr>
          <w:b/>
          <w:bCs/>
        </w:rPr>
        <w:t xml:space="preserve"> aperiodic</w:t>
      </w:r>
      <w:r w:rsidRPr="006C6947">
        <w:rPr>
          <w:b/>
          <w:bCs/>
        </w:rPr>
        <w:t xml:space="preserve"> PHR MAC CE would have a new trigger in the MAC spec. </w:t>
      </w:r>
    </w:p>
    <w:p w14:paraId="533842BE" w14:textId="77777777" w:rsidR="00FF29C2" w:rsidRDefault="00FF29C2" w:rsidP="00FF29C2">
      <w:pPr>
        <w:rPr>
          <w:b/>
          <w:bCs/>
        </w:rPr>
      </w:pPr>
      <w:r w:rsidRPr="006C6947">
        <w:rPr>
          <w:b/>
          <w:bCs/>
        </w:rPr>
        <w:t xml:space="preserve">Observation </w:t>
      </w:r>
      <w:r>
        <w:rPr>
          <w:b/>
          <w:bCs/>
        </w:rPr>
        <w:t>5</w:t>
      </w:r>
      <w:r w:rsidRPr="006C6947">
        <w:rPr>
          <w:b/>
          <w:bCs/>
        </w:rPr>
        <w:t xml:space="preserve">: Legacy PHR MAC CE cannot be used to indicate </w:t>
      </w:r>
      <w:proofErr w:type="spellStart"/>
      <w:r w:rsidRPr="006C6947">
        <w:rPr>
          <w:rFonts w:cs="Arial"/>
          <w:b/>
          <w:bCs/>
          <w:lang w:eastAsia="ja-JP"/>
        </w:rPr>
        <w:t>ΔP</w:t>
      </w:r>
      <w:r w:rsidRPr="006C6947">
        <w:rPr>
          <w:rFonts w:cs="Arial"/>
          <w:b/>
          <w:bCs/>
          <w:vertAlign w:val="subscript"/>
          <w:lang w:eastAsia="ja-JP"/>
        </w:rPr>
        <w:t>PowerClass</w:t>
      </w:r>
      <w:proofErr w:type="spellEnd"/>
      <w:r>
        <w:rPr>
          <w:b/>
          <w:bCs/>
        </w:rPr>
        <w:t>.</w:t>
      </w:r>
      <w:r w:rsidRPr="006C6947">
        <w:rPr>
          <w:b/>
          <w:bCs/>
        </w:rPr>
        <w:t xml:space="preserve"> if more than two bits (per-serving</w:t>
      </w:r>
      <w:r>
        <w:rPr>
          <w:b/>
          <w:bCs/>
        </w:rPr>
        <w:t xml:space="preserve"> cell</w:t>
      </w:r>
      <w:r w:rsidRPr="006C6947">
        <w:rPr>
          <w:b/>
          <w:bCs/>
        </w:rPr>
        <w:t xml:space="preserve">) are needed. </w:t>
      </w:r>
    </w:p>
    <w:p w14:paraId="306547FE" w14:textId="77777777" w:rsidR="00FF29C2" w:rsidRDefault="00FF29C2" w:rsidP="00FF29C2">
      <w:pPr>
        <w:rPr>
          <w:b/>
          <w:bCs/>
        </w:rPr>
      </w:pPr>
      <w:r w:rsidRPr="004E46DF">
        <w:rPr>
          <w:b/>
          <w:bCs/>
        </w:rPr>
        <w:lastRenderedPageBreak/>
        <w:t xml:space="preserve">Observation </w:t>
      </w:r>
      <w:r>
        <w:rPr>
          <w:b/>
          <w:bCs/>
        </w:rPr>
        <w:t>6</w:t>
      </w:r>
      <w:r w:rsidRPr="004E46DF">
        <w:rPr>
          <w:b/>
          <w:bCs/>
        </w:rPr>
        <w:t xml:space="preserve">: A new MAC CE can be used to indicate </w:t>
      </w:r>
      <w:proofErr w:type="spellStart"/>
      <w:r w:rsidRPr="004E46DF">
        <w:rPr>
          <w:rFonts w:cs="Arial"/>
          <w:b/>
          <w:bCs/>
          <w:lang w:eastAsia="ja-JP"/>
        </w:rPr>
        <w:t>ΔP</w:t>
      </w:r>
      <w:r w:rsidRPr="004E46DF">
        <w:rPr>
          <w:rFonts w:cs="Arial"/>
          <w:b/>
          <w:bCs/>
          <w:vertAlign w:val="subscript"/>
          <w:lang w:eastAsia="ja-JP"/>
        </w:rPr>
        <w:t>PowerClass</w:t>
      </w:r>
      <w:proofErr w:type="spellEnd"/>
      <w:r w:rsidRPr="004E46DF">
        <w:rPr>
          <w:b/>
          <w:bCs/>
        </w:rPr>
        <w:t xml:space="preserve"> along with </w:t>
      </w:r>
      <w:proofErr w:type="spellStart"/>
      <w:r w:rsidRPr="004E46DF">
        <w:rPr>
          <w:b/>
          <w:bCs/>
        </w:rPr>
        <w:t>ULFPTx</w:t>
      </w:r>
      <w:proofErr w:type="spellEnd"/>
      <w:r w:rsidRPr="004E46DF">
        <w:rPr>
          <w:b/>
          <w:bCs/>
        </w:rPr>
        <w:t xml:space="preserve"> capability change and UL rank, if agreed by RAN4. The MAC CE trigger would be a change in UE power class. </w:t>
      </w:r>
      <w:r>
        <w:rPr>
          <w:b/>
          <w:bCs/>
        </w:rPr>
        <w:t>This MAC CE can have a single and multi-entry formats like PHR.</w:t>
      </w:r>
    </w:p>
    <w:p w14:paraId="3887B45D" w14:textId="77777777" w:rsidR="00FF29C2" w:rsidRDefault="00FF29C2" w:rsidP="00FF29C2">
      <w:pPr>
        <w:rPr>
          <w:b/>
          <w:bCs/>
        </w:rPr>
      </w:pPr>
      <w:r w:rsidRPr="00626E82">
        <w:rPr>
          <w:b/>
          <w:bCs/>
        </w:rPr>
        <w:t xml:space="preserve">Observation </w:t>
      </w:r>
      <w:r>
        <w:rPr>
          <w:b/>
          <w:bCs/>
        </w:rPr>
        <w:t>7</w:t>
      </w:r>
      <w:r w:rsidRPr="00626E82">
        <w:rPr>
          <w:b/>
          <w:bCs/>
        </w:rPr>
        <w:t xml:space="preserve">: UAI framework can be reused to inform the NW of a change of power class, </w:t>
      </w:r>
      <w:proofErr w:type="spellStart"/>
      <w:r w:rsidRPr="00626E82">
        <w:rPr>
          <w:b/>
          <w:bCs/>
        </w:rPr>
        <w:t>ULFPTx</w:t>
      </w:r>
      <w:proofErr w:type="spellEnd"/>
      <w:r w:rsidRPr="00626E82">
        <w:rPr>
          <w:b/>
          <w:bCs/>
        </w:rPr>
        <w:t xml:space="preserve"> capability or UL rank at the UE. However, unlike traditional UAI framework the UE would inform the NW of an action the UE has already undertaken not a requested configuration.</w:t>
      </w:r>
    </w:p>
    <w:p w14:paraId="491F2C80" w14:textId="77777777" w:rsidR="00FF29C2" w:rsidRPr="000972FC" w:rsidRDefault="00FF29C2" w:rsidP="00FF29C2">
      <w:pPr>
        <w:rPr>
          <w:b/>
          <w:bCs/>
        </w:rPr>
      </w:pPr>
      <w:r w:rsidRPr="000972FC">
        <w:rPr>
          <w:b/>
          <w:bCs/>
        </w:rPr>
        <w:t>Proposal 1: RAN2 to discuss how UE can indicate information related to power class change to the gNB (to be further specified by RAN4) between the following options:</w:t>
      </w:r>
    </w:p>
    <w:p w14:paraId="4BFB06BC" w14:textId="77777777" w:rsidR="00FF29C2" w:rsidRPr="000972FC" w:rsidRDefault="00FF29C2" w:rsidP="00FF29C2">
      <w:pPr>
        <w:pStyle w:val="ListParagraph"/>
        <w:numPr>
          <w:ilvl w:val="0"/>
          <w:numId w:val="16"/>
        </w:numPr>
        <w:rPr>
          <w:b/>
          <w:bCs/>
        </w:rPr>
      </w:pPr>
      <w:r w:rsidRPr="000972FC">
        <w:rPr>
          <w:b/>
          <w:bCs/>
        </w:rPr>
        <w:t>Option 1: Reuse PHR MAC CE and add new triggers.</w:t>
      </w:r>
    </w:p>
    <w:p w14:paraId="783E4B23" w14:textId="5EFA06F2" w:rsidR="00FF29C2" w:rsidRPr="000972FC" w:rsidRDefault="00FF29C2" w:rsidP="00FF29C2">
      <w:pPr>
        <w:pStyle w:val="ListParagraph"/>
        <w:numPr>
          <w:ilvl w:val="0"/>
          <w:numId w:val="16"/>
        </w:numPr>
        <w:rPr>
          <w:b/>
          <w:bCs/>
        </w:rPr>
      </w:pPr>
      <w:r w:rsidRPr="000972FC">
        <w:rPr>
          <w:b/>
          <w:bCs/>
        </w:rPr>
        <w:t>Option 2: A new power class change MAC CE</w:t>
      </w:r>
      <w:r w:rsidR="00D06582">
        <w:rPr>
          <w:b/>
          <w:bCs/>
        </w:rPr>
        <w:t>.</w:t>
      </w:r>
    </w:p>
    <w:p w14:paraId="08D56CB0" w14:textId="77777777" w:rsidR="00FF29C2" w:rsidRDefault="00FF29C2" w:rsidP="00FF29C2">
      <w:pPr>
        <w:pStyle w:val="ListParagraph"/>
        <w:numPr>
          <w:ilvl w:val="0"/>
          <w:numId w:val="16"/>
        </w:numPr>
        <w:rPr>
          <w:b/>
          <w:bCs/>
        </w:rPr>
      </w:pPr>
      <w:r w:rsidRPr="000972FC">
        <w:rPr>
          <w:b/>
          <w:bCs/>
        </w:rPr>
        <w:t>Option 3: New RRC signalling is introduced, e.g., UAI.</w:t>
      </w:r>
    </w:p>
    <w:p w14:paraId="7EB74FDC" w14:textId="77777777" w:rsidR="00FF29C2" w:rsidRDefault="00FF29C2" w:rsidP="00FF29C2">
      <w:pPr>
        <w:keepNext/>
        <w:keepLines/>
        <w:overflowPunct w:val="0"/>
        <w:autoSpaceDE w:val="0"/>
        <w:autoSpaceDN w:val="0"/>
        <w:adjustRightInd w:val="0"/>
        <w:spacing w:before="60"/>
        <w:textAlignment w:val="baseline"/>
        <w:rPr>
          <w:rFonts w:ascii="Courier New" w:eastAsia="Times New Roman" w:hAnsi="Courier New"/>
          <w:b/>
          <w:bCs/>
          <w:noProof/>
          <w:color w:val="808080"/>
          <w:sz w:val="16"/>
          <w:lang w:eastAsia="en-GB"/>
        </w:rPr>
      </w:pPr>
      <w:r w:rsidRPr="004C4D9D">
        <w:rPr>
          <w:b/>
          <w:bCs/>
        </w:rPr>
        <w:t>Proposal 2: RAN2 to confirm that the UE is only required to report a single PHR format on any serving cell.</w:t>
      </w:r>
    </w:p>
    <w:p w14:paraId="597FA667" w14:textId="77777777" w:rsidR="00FF29C2" w:rsidRDefault="00FF29C2" w:rsidP="00FF29C2">
      <w:pPr>
        <w:keepNext/>
        <w:keepLines/>
        <w:overflowPunct w:val="0"/>
        <w:autoSpaceDE w:val="0"/>
        <w:autoSpaceDN w:val="0"/>
        <w:adjustRightInd w:val="0"/>
        <w:spacing w:before="60"/>
        <w:textAlignment w:val="baseline"/>
        <w:rPr>
          <w:b/>
          <w:bCs/>
        </w:rPr>
      </w:pPr>
      <w:r w:rsidRPr="004C4D9D">
        <w:rPr>
          <w:b/>
          <w:bCs/>
        </w:rPr>
        <w:t xml:space="preserve">Observation </w:t>
      </w:r>
      <w:r>
        <w:rPr>
          <w:b/>
          <w:bCs/>
        </w:rPr>
        <w:t>8</w:t>
      </w:r>
      <w:r w:rsidRPr="004C4D9D">
        <w:rPr>
          <w:b/>
          <w:bCs/>
        </w:rPr>
        <w:t xml:space="preserve">: </w:t>
      </w:r>
      <w:r w:rsidRPr="000972FC">
        <w:rPr>
          <w:rFonts w:ascii="Arial" w:eastAsia="Times New Roman" w:hAnsi="Arial"/>
          <w:b/>
          <w:i/>
          <w:lang w:eastAsia="ja-JP"/>
        </w:rPr>
        <w:t>PHR-Config</w:t>
      </w:r>
      <w:r w:rsidRPr="000972FC">
        <w:rPr>
          <w:rFonts w:ascii="Arial" w:eastAsia="Times New Roman" w:hAnsi="Arial"/>
          <w:b/>
          <w:lang w:eastAsia="ja-JP"/>
        </w:rPr>
        <w:t xml:space="preserve"> </w:t>
      </w:r>
      <w:r w:rsidRPr="00FF29C2">
        <w:rPr>
          <w:rFonts w:eastAsia="Times New Roman"/>
          <w:b/>
          <w:lang w:eastAsia="ja-JP"/>
        </w:rPr>
        <w:t xml:space="preserve">is </w:t>
      </w:r>
      <w:r w:rsidRPr="004C4D9D">
        <w:rPr>
          <w:b/>
          <w:bCs/>
        </w:rPr>
        <w:t>per-MAC entity configuration an applies to all serving cells, i.e., the UE is applying the same PHR reporting configuration</w:t>
      </w:r>
      <w:r>
        <w:rPr>
          <w:b/>
          <w:bCs/>
        </w:rPr>
        <w:t xml:space="preserve"> </w:t>
      </w:r>
      <w:r w:rsidRPr="004C4D9D">
        <w:rPr>
          <w:b/>
          <w:bCs/>
        </w:rPr>
        <w:t xml:space="preserve">for all serving cells. </w:t>
      </w:r>
    </w:p>
    <w:p w14:paraId="111FA473" w14:textId="77777777" w:rsidR="00FF29C2" w:rsidRPr="004C4D9D" w:rsidRDefault="00FF29C2" w:rsidP="00FF29C2">
      <w:pPr>
        <w:keepNext/>
        <w:keepLines/>
        <w:overflowPunct w:val="0"/>
        <w:autoSpaceDE w:val="0"/>
        <w:autoSpaceDN w:val="0"/>
        <w:adjustRightInd w:val="0"/>
        <w:spacing w:before="60"/>
        <w:textAlignment w:val="baseline"/>
        <w:rPr>
          <w:b/>
          <w:bCs/>
          <w:lang w:val="en-US"/>
        </w:rPr>
      </w:pPr>
      <w:r w:rsidRPr="004C4D9D">
        <w:rPr>
          <w:b/>
          <w:bCs/>
          <w:color w:val="000000"/>
          <w:lang w:val="en-US"/>
        </w:rPr>
        <w:t xml:space="preserve">Proposal </w:t>
      </w:r>
      <w:r>
        <w:rPr>
          <w:b/>
          <w:bCs/>
          <w:color w:val="000000"/>
          <w:lang w:val="en-US"/>
        </w:rPr>
        <w:t>3</w:t>
      </w:r>
      <w:r w:rsidRPr="004C4D9D">
        <w:rPr>
          <w:b/>
          <w:bCs/>
          <w:color w:val="000000"/>
          <w:lang w:val="en-US"/>
        </w:rPr>
        <w:t>: UE does not use a variable length MAC CE format for reporting a Multiple Entry PHR with assumed PUSCH when configured. Instead</w:t>
      </w:r>
      <w:r>
        <w:rPr>
          <w:b/>
          <w:bCs/>
          <w:color w:val="000000"/>
          <w:lang w:val="en-US"/>
        </w:rPr>
        <w:t>,</w:t>
      </w:r>
      <w:r w:rsidRPr="004C4D9D">
        <w:rPr>
          <w:b/>
          <w:bCs/>
          <w:color w:val="000000"/>
          <w:lang w:val="en-US"/>
        </w:rPr>
        <w:t xml:space="preserve"> UE fills the </w:t>
      </w:r>
      <w:r w:rsidRPr="004C4D9D">
        <w:rPr>
          <w:rFonts w:ascii="Arial" w:hAnsi="Arial" w:cs="Arial"/>
          <w:b/>
          <w:bCs/>
          <w:color w:val="000000"/>
          <w:lang w:val="en-US"/>
        </w:rPr>
        <w:t>P</w:t>
      </w:r>
      <w:r w:rsidRPr="004C4D9D">
        <w:rPr>
          <w:rFonts w:ascii="Arial" w:hAnsi="Arial" w:cs="Arial"/>
          <w:b/>
          <w:bCs/>
          <w:color w:val="000000"/>
          <w:vertAlign w:val="subscript"/>
          <w:lang w:val="en-US"/>
        </w:rPr>
        <w:t>CMAX,</w:t>
      </w:r>
      <w:r w:rsidRPr="004C4D9D">
        <w:rPr>
          <w:rFonts w:ascii="Arial" w:hAnsi="Arial" w:cs="Arial"/>
          <w:b/>
          <w:bCs/>
          <w:color w:val="000000"/>
          <w:vertAlign w:val="subscript"/>
          <w:lang w:val="ko-KR"/>
        </w:rPr>
        <w:t xml:space="preserve"> f,</w:t>
      </w:r>
      <w:r w:rsidRPr="004C4D9D">
        <w:rPr>
          <w:rFonts w:ascii="Arial" w:hAnsi="Arial" w:cs="Arial"/>
          <w:b/>
          <w:bCs/>
          <w:color w:val="000000"/>
          <w:vertAlign w:val="subscript"/>
          <w:lang w:val="en-US"/>
        </w:rPr>
        <w:t>c</w:t>
      </w:r>
      <w:r w:rsidRPr="004C4D9D">
        <w:rPr>
          <w:rFonts w:ascii="Arial" w:hAnsi="Arial" w:cs="Arial"/>
          <w:b/>
          <w:bCs/>
          <w:color w:val="000000"/>
          <w:lang w:val="en-US"/>
        </w:rPr>
        <w:t xml:space="preserve"> </w:t>
      </w:r>
      <w:r w:rsidRPr="004C4D9D">
        <w:rPr>
          <w:rFonts w:ascii="Arial" w:hAnsi="Arial" w:cs="Arial"/>
          <w:b/>
          <w:bCs/>
          <w:color w:val="000000"/>
          <w:lang w:val="zh-CN"/>
        </w:rPr>
        <w:t>m (assumed PUSCH)</w:t>
      </w:r>
      <w:r w:rsidRPr="004C4D9D">
        <w:rPr>
          <w:b/>
          <w:bCs/>
          <w:color w:val="000000"/>
          <w:lang w:val="en-US"/>
        </w:rPr>
        <w:t xml:space="preserve"> field with zeros (reserved bits) when assumed PUSCH reporting is not applicable</w:t>
      </w:r>
      <w:r>
        <w:rPr>
          <w:b/>
          <w:bCs/>
          <w:color w:val="000000"/>
          <w:lang w:val="en-US"/>
        </w:rPr>
        <w:t xml:space="preserve"> for the serving cell</w:t>
      </w:r>
      <w:r w:rsidRPr="004C4D9D">
        <w:rPr>
          <w:b/>
          <w:bCs/>
          <w:color w:val="000000"/>
          <w:lang w:val="en-US"/>
        </w:rPr>
        <w:t>.</w:t>
      </w:r>
    </w:p>
    <w:p w14:paraId="7F9A5B2E" w14:textId="77777777" w:rsidR="00CD4C7B" w:rsidRPr="00320A6B" w:rsidRDefault="00CD4C7B" w:rsidP="00CD4C7B">
      <w:pPr>
        <w:pStyle w:val="Heading1"/>
      </w:pPr>
      <w:r w:rsidRPr="00320A6B">
        <w:t>References</w:t>
      </w:r>
    </w:p>
    <w:p w14:paraId="6C272CCD" w14:textId="39B2A318" w:rsidR="004D4EFE" w:rsidRDefault="009E42AF" w:rsidP="008345D1">
      <w:pPr>
        <w:rPr>
          <w:bCs/>
        </w:rPr>
      </w:pPr>
      <w:r>
        <w:rPr>
          <w:bCs/>
        </w:rPr>
        <w:t>[1]</w:t>
      </w:r>
      <w:r w:rsidR="008345D1">
        <w:rPr>
          <w:bCs/>
        </w:rPr>
        <w:t xml:space="preserve"> </w:t>
      </w:r>
      <w:r w:rsidR="008345D1" w:rsidRPr="008345D1">
        <w:rPr>
          <w:bCs/>
        </w:rPr>
        <w:t>R4-2310500</w:t>
      </w:r>
      <w:r w:rsidR="008345D1">
        <w:rPr>
          <w:bCs/>
        </w:rPr>
        <w:t xml:space="preserve"> </w:t>
      </w:r>
      <w:r w:rsidR="008345D1" w:rsidRPr="008345D1">
        <w:rPr>
          <w:bCs/>
        </w:rPr>
        <w:t>Reply LS on enhancements to realize increasing UE power high limit for CA and DC</w:t>
      </w:r>
    </w:p>
    <w:p w14:paraId="4F6DC27B" w14:textId="127DFCE7" w:rsidR="008345D1" w:rsidRDefault="008345D1" w:rsidP="008345D1">
      <w:pPr>
        <w:rPr>
          <w:bCs/>
        </w:rPr>
      </w:pPr>
      <w:r>
        <w:rPr>
          <w:bCs/>
        </w:rPr>
        <w:t xml:space="preserve">[2] </w:t>
      </w:r>
      <w:r w:rsidRPr="008345D1">
        <w:rPr>
          <w:bCs/>
        </w:rPr>
        <w:t>R2-2309420</w:t>
      </w:r>
      <w:r>
        <w:rPr>
          <w:bCs/>
        </w:rPr>
        <w:t xml:space="preserve"> </w:t>
      </w:r>
      <w:r w:rsidRPr="008345D1">
        <w:rPr>
          <w:bCs/>
        </w:rPr>
        <w:t>Reply LS on enhancements to realize increasing UE power high limit for CA and DC</w:t>
      </w:r>
    </w:p>
    <w:p w14:paraId="239FBEB9" w14:textId="4942E7C8" w:rsidR="00F71531" w:rsidRDefault="00F71531" w:rsidP="008345D1">
      <w:pPr>
        <w:rPr>
          <w:bCs/>
        </w:rPr>
      </w:pPr>
      <w:r>
        <w:rPr>
          <w:bCs/>
        </w:rPr>
        <w:t xml:space="preserve">[3] </w:t>
      </w:r>
      <w:r w:rsidRPr="00F71531">
        <w:rPr>
          <w:bCs/>
        </w:rPr>
        <w:t>R2-2309468</w:t>
      </w:r>
      <w:r>
        <w:rPr>
          <w:bCs/>
        </w:rPr>
        <w:t xml:space="preserve"> </w:t>
      </w:r>
      <w:r w:rsidRPr="00F71531">
        <w:rPr>
          <w:bCs/>
        </w:rPr>
        <w:t>LS on enhancements to realize increasing UE power high limit for CA and DC (R4-2314728; contact: Nokia</w:t>
      </w:r>
      <w:r>
        <w:rPr>
          <w:bCs/>
        </w:rPr>
        <w:t xml:space="preserve"> </w:t>
      </w:r>
    </w:p>
    <w:p w14:paraId="016FDDC4" w14:textId="05C666CE" w:rsidR="00F71531" w:rsidRDefault="00F71531" w:rsidP="00F71531">
      <w:pPr>
        <w:rPr>
          <w:bCs/>
        </w:rPr>
      </w:pPr>
      <w:r>
        <w:rPr>
          <w:bCs/>
        </w:rPr>
        <w:t xml:space="preserve">[4] </w:t>
      </w:r>
      <w:r w:rsidRPr="00F71531">
        <w:rPr>
          <w:bCs/>
        </w:rPr>
        <w:t>R4-2303560</w:t>
      </w:r>
      <w:r>
        <w:rPr>
          <w:bCs/>
        </w:rPr>
        <w:t xml:space="preserve"> </w:t>
      </w:r>
      <w:r w:rsidRPr="00F71531">
        <w:rPr>
          <w:bCs/>
        </w:rPr>
        <w:t>WF on coverage enhancement part 1</w:t>
      </w:r>
    </w:p>
    <w:p w14:paraId="580F6DFA" w14:textId="70BDD5F5" w:rsidR="00DA7274" w:rsidRDefault="00DA7274" w:rsidP="00556291">
      <w:pPr>
        <w:rPr>
          <w:bCs/>
        </w:rPr>
      </w:pPr>
      <w:r>
        <w:rPr>
          <w:bCs/>
        </w:rPr>
        <w:t xml:space="preserve">[5] </w:t>
      </w:r>
      <w:r w:rsidR="00556291" w:rsidRPr="00556291">
        <w:rPr>
          <w:bCs/>
        </w:rPr>
        <w:t>R2-2311611</w:t>
      </w:r>
      <w:r w:rsidR="00556291">
        <w:rPr>
          <w:bCs/>
        </w:rPr>
        <w:t xml:space="preserve"> </w:t>
      </w:r>
      <w:r w:rsidR="00556291" w:rsidRPr="00556291">
        <w:rPr>
          <w:bCs/>
        </w:rPr>
        <w:t>Reply LS on delta power class</w:t>
      </w:r>
    </w:p>
    <w:p w14:paraId="310EBD4F" w14:textId="218DC3C1" w:rsidR="008B3A28" w:rsidRPr="00F71531" w:rsidRDefault="008B3A28" w:rsidP="008B3A28">
      <w:pPr>
        <w:rPr>
          <w:bCs/>
        </w:rPr>
      </w:pPr>
      <w:r>
        <w:rPr>
          <w:bCs/>
        </w:rPr>
        <w:t xml:space="preserve">[6] </w:t>
      </w:r>
      <w:r w:rsidRPr="008B3A28">
        <w:rPr>
          <w:bCs/>
        </w:rPr>
        <w:t>R4-2315059</w:t>
      </w:r>
      <w:r>
        <w:rPr>
          <w:bCs/>
        </w:rPr>
        <w:t xml:space="preserve"> </w:t>
      </w:r>
      <w:r w:rsidRPr="008B3A28">
        <w:rPr>
          <w:bCs/>
        </w:rPr>
        <w:t>On power class fallback signalling</w:t>
      </w:r>
      <w:r>
        <w:rPr>
          <w:bCs/>
        </w:rPr>
        <w:t>, Qualcomm Inc.</w:t>
      </w:r>
    </w:p>
    <w:sectPr w:rsidR="008B3A28" w:rsidRPr="00F715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45E2A" w14:textId="77777777" w:rsidR="00EB6171" w:rsidRDefault="00EB6171">
      <w:r>
        <w:separator/>
      </w:r>
    </w:p>
  </w:endnote>
  <w:endnote w:type="continuationSeparator" w:id="0">
    <w:p w14:paraId="3FC8C145" w14:textId="77777777" w:rsidR="00EB6171" w:rsidRDefault="00EB6171">
      <w:r>
        <w:continuationSeparator/>
      </w:r>
    </w:p>
  </w:endnote>
  <w:endnote w:type="continuationNotice" w:id="1">
    <w:p w14:paraId="2D9951CD" w14:textId="77777777" w:rsidR="00EB6171" w:rsidRDefault="00EB6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73512" w14:textId="77777777" w:rsidR="00EB6171" w:rsidRDefault="00EB6171">
      <w:r>
        <w:separator/>
      </w:r>
    </w:p>
  </w:footnote>
  <w:footnote w:type="continuationSeparator" w:id="0">
    <w:p w14:paraId="6A5F7BE9" w14:textId="77777777" w:rsidR="00EB6171" w:rsidRDefault="00EB6171">
      <w:r>
        <w:continuationSeparator/>
      </w:r>
    </w:p>
  </w:footnote>
  <w:footnote w:type="continuationNotice" w:id="1">
    <w:p w14:paraId="5D12AE4B" w14:textId="77777777" w:rsidR="00EB6171" w:rsidRDefault="00EB61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854C5C"/>
    <w:multiLevelType w:val="hybridMultilevel"/>
    <w:tmpl w:val="58A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E4747"/>
    <w:multiLevelType w:val="hybridMultilevel"/>
    <w:tmpl w:val="79CC2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020FE"/>
    <w:multiLevelType w:val="hybridMultilevel"/>
    <w:tmpl w:val="EC4A83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0B972A1"/>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C07816"/>
    <w:multiLevelType w:val="multilevel"/>
    <w:tmpl w:val="37C07816"/>
    <w:lvl w:ilvl="0">
      <w:start w:val="1"/>
      <w:numFmt w:val="bullet"/>
      <w:lvlText w:val="-"/>
      <w:lvlJc w:val="left"/>
      <w:pPr>
        <w:ind w:left="1160" w:hanging="360"/>
      </w:pPr>
      <w:rPr>
        <w:rFonts w:ascii="Times New Roman" w:eastAsia="DengXian"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DBD1D01"/>
    <w:multiLevelType w:val="hybridMultilevel"/>
    <w:tmpl w:val="D0A83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FE2701"/>
    <w:multiLevelType w:val="hybridMultilevel"/>
    <w:tmpl w:val="F8FEC32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412450"/>
    <w:multiLevelType w:val="hybridMultilevel"/>
    <w:tmpl w:val="8A2C1D4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5C6A67"/>
    <w:multiLevelType w:val="hybridMultilevel"/>
    <w:tmpl w:val="7B609BE0"/>
    <w:lvl w:ilvl="0" w:tplc="15FA82D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78150250">
    <w:abstractNumId w:val="14"/>
  </w:num>
  <w:num w:numId="2" w16cid:durableId="1101799896">
    <w:abstractNumId w:val="11"/>
  </w:num>
  <w:num w:numId="3" w16cid:durableId="188422281">
    <w:abstractNumId w:val="7"/>
  </w:num>
  <w:num w:numId="4" w16cid:durableId="1566910683">
    <w:abstractNumId w:val="0"/>
  </w:num>
  <w:num w:numId="5" w16cid:durableId="244414541">
    <w:abstractNumId w:val="8"/>
  </w:num>
  <w:num w:numId="6" w16cid:durableId="586890805">
    <w:abstractNumId w:val="5"/>
  </w:num>
  <w:num w:numId="7" w16cid:durableId="1887444515">
    <w:abstractNumId w:val="13"/>
  </w:num>
  <w:num w:numId="8" w16cid:durableId="991369202">
    <w:abstractNumId w:val="10"/>
  </w:num>
  <w:num w:numId="9" w16cid:durableId="1555772631">
    <w:abstractNumId w:val="15"/>
  </w:num>
  <w:num w:numId="10" w16cid:durableId="1184514894">
    <w:abstractNumId w:val="3"/>
  </w:num>
  <w:num w:numId="11" w16cid:durableId="1130709374">
    <w:abstractNumId w:val="4"/>
  </w:num>
  <w:num w:numId="12" w16cid:durableId="1180899541">
    <w:abstractNumId w:val="12"/>
  </w:num>
  <w:num w:numId="13" w16cid:durableId="1676810448">
    <w:abstractNumId w:val="2"/>
  </w:num>
  <w:num w:numId="14" w16cid:durableId="2061397740">
    <w:abstractNumId w:val="6"/>
  </w:num>
  <w:num w:numId="15" w16cid:durableId="1876964778">
    <w:abstractNumId w:val="9"/>
  </w:num>
  <w:num w:numId="16" w16cid:durableId="114172837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1D"/>
    <w:rsid w:val="0000409B"/>
    <w:rsid w:val="00004C66"/>
    <w:rsid w:val="00004F39"/>
    <w:rsid w:val="000064F6"/>
    <w:rsid w:val="00006EBD"/>
    <w:rsid w:val="00006EEB"/>
    <w:rsid w:val="00007E79"/>
    <w:rsid w:val="00010161"/>
    <w:rsid w:val="00011510"/>
    <w:rsid w:val="00012887"/>
    <w:rsid w:val="00012C6B"/>
    <w:rsid w:val="00013C23"/>
    <w:rsid w:val="000147A7"/>
    <w:rsid w:val="00014DFA"/>
    <w:rsid w:val="00015097"/>
    <w:rsid w:val="000152D3"/>
    <w:rsid w:val="000159D1"/>
    <w:rsid w:val="0001796A"/>
    <w:rsid w:val="00017AAB"/>
    <w:rsid w:val="00017F39"/>
    <w:rsid w:val="00020686"/>
    <w:rsid w:val="00021296"/>
    <w:rsid w:val="000221E5"/>
    <w:rsid w:val="00022FFF"/>
    <w:rsid w:val="0002360A"/>
    <w:rsid w:val="00023FC6"/>
    <w:rsid w:val="0002445A"/>
    <w:rsid w:val="00025CE4"/>
    <w:rsid w:val="00026FC4"/>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41F"/>
    <w:rsid w:val="0004395F"/>
    <w:rsid w:val="00044ED2"/>
    <w:rsid w:val="000453B4"/>
    <w:rsid w:val="00045625"/>
    <w:rsid w:val="0004707F"/>
    <w:rsid w:val="00047AAA"/>
    <w:rsid w:val="00047C90"/>
    <w:rsid w:val="00050E5C"/>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69D2"/>
    <w:rsid w:val="0006748E"/>
    <w:rsid w:val="00071167"/>
    <w:rsid w:val="000716A1"/>
    <w:rsid w:val="000725B6"/>
    <w:rsid w:val="00072B04"/>
    <w:rsid w:val="000732E0"/>
    <w:rsid w:val="000736DA"/>
    <w:rsid w:val="00073EB1"/>
    <w:rsid w:val="00074261"/>
    <w:rsid w:val="00074DA0"/>
    <w:rsid w:val="000753C3"/>
    <w:rsid w:val="000772B8"/>
    <w:rsid w:val="0007762E"/>
    <w:rsid w:val="00077C88"/>
    <w:rsid w:val="00077D32"/>
    <w:rsid w:val="00077D9D"/>
    <w:rsid w:val="0008026D"/>
    <w:rsid w:val="00080512"/>
    <w:rsid w:val="00080EEB"/>
    <w:rsid w:val="000812F8"/>
    <w:rsid w:val="000816BF"/>
    <w:rsid w:val="00083D94"/>
    <w:rsid w:val="00083F95"/>
    <w:rsid w:val="00084346"/>
    <w:rsid w:val="00084591"/>
    <w:rsid w:val="0008603C"/>
    <w:rsid w:val="00086904"/>
    <w:rsid w:val="0008762B"/>
    <w:rsid w:val="0008766D"/>
    <w:rsid w:val="00087CC3"/>
    <w:rsid w:val="00087E3D"/>
    <w:rsid w:val="00090401"/>
    <w:rsid w:val="00090468"/>
    <w:rsid w:val="000926D3"/>
    <w:rsid w:val="00092753"/>
    <w:rsid w:val="00093164"/>
    <w:rsid w:val="000932EC"/>
    <w:rsid w:val="0009381E"/>
    <w:rsid w:val="00095223"/>
    <w:rsid w:val="00096258"/>
    <w:rsid w:val="00096FFA"/>
    <w:rsid w:val="000972FC"/>
    <w:rsid w:val="0009788E"/>
    <w:rsid w:val="00097AC6"/>
    <w:rsid w:val="000A050C"/>
    <w:rsid w:val="000A0DCE"/>
    <w:rsid w:val="000A1A2A"/>
    <w:rsid w:val="000A1A4E"/>
    <w:rsid w:val="000A3D7E"/>
    <w:rsid w:val="000A3F9B"/>
    <w:rsid w:val="000A469A"/>
    <w:rsid w:val="000A4756"/>
    <w:rsid w:val="000A5AD5"/>
    <w:rsid w:val="000A7CC4"/>
    <w:rsid w:val="000B0C46"/>
    <w:rsid w:val="000B19D0"/>
    <w:rsid w:val="000B19E9"/>
    <w:rsid w:val="000B3EF3"/>
    <w:rsid w:val="000B3F59"/>
    <w:rsid w:val="000B4307"/>
    <w:rsid w:val="000B4398"/>
    <w:rsid w:val="000B4D19"/>
    <w:rsid w:val="000B7A58"/>
    <w:rsid w:val="000B7BCF"/>
    <w:rsid w:val="000C0524"/>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3F5"/>
    <w:rsid w:val="000D6AA7"/>
    <w:rsid w:val="000D6B39"/>
    <w:rsid w:val="000D6FEF"/>
    <w:rsid w:val="000D7C3D"/>
    <w:rsid w:val="000E0460"/>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E81"/>
    <w:rsid w:val="00101232"/>
    <w:rsid w:val="00101B32"/>
    <w:rsid w:val="00101BA1"/>
    <w:rsid w:val="00101E78"/>
    <w:rsid w:val="00102287"/>
    <w:rsid w:val="00102DAD"/>
    <w:rsid w:val="00103F08"/>
    <w:rsid w:val="00104080"/>
    <w:rsid w:val="00104704"/>
    <w:rsid w:val="001047D9"/>
    <w:rsid w:val="00106455"/>
    <w:rsid w:val="00106F4D"/>
    <w:rsid w:val="00107EE0"/>
    <w:rsid w:val="0011069B"/>
    <w:rsid w:val="00110E8D"/>
    <w:rsid w:val="00110EB9"/>
    <w:rsid w:val="00110FF7"/>
    <w:rsid w:val="00111374"/>
    <w:rsid w:val="00111424"/>
    <w:rsid w:val="0011222A"/>
    <w:rsid w:val="00114310"/>
    <w:rsid w:val="001145AF"/>
    <w:rsid w:val="0011470F"/>
    <w:rsid w:val="001147B7"/>
    <w:rsid w:val="00114BDF"/>
    <w:rsid w:val="00114F98"/>
    <w:rsid w:val="001158B5"/>
    <w:rsid w:val="00115A3A"/>
    <w:rsid w:val="00116DE8"/>
    <w:rsid w:val="00120844"/>
    <w:rsid w:val="00120A8D"/>
    <w:rsid w:val="00120C85"/>
    <w:rsid w:val="00121FB7"/>
    <w:rsid w:val="0012241E"/>
    <w:rsid w:val="00122489"/>
    <w:rsid w:val="0012249A"/>
    <w:rsid w:val="001224F1"/>
    <w:rsid w:val="00122700"/>
    <w:rsid w:val="00123A2A"/>
    <w:rsid w:val="00123DB1"/>
    <w:rsid w:val="001241A8"/>
    <w:rsid w:val="00124B3D"/>
    <w:rsid w:val="001258D4"/>
    <w:rsid w:val="00126209"/>
    <w:rsid w:val="00126D29"/>
    <w:rsid w:val="00130477"/>
    <w:rsid w:val="00130949"/>
    <w:rsid w:val="00131318"/>
    <w:rsid w:val="00131495"/>
    <w:rsid w:val="001320DB"/>
    <w:rsid w:val="00134105"/>
    <w:rsid w:val="0013434C"/>
    <w:rsid w:val="00134F91"/>
    <w:rsid w:val="00135C51"/>
    <w:rsid w:val="00135EC2"/>
    <w:rsid w:val="00136CFF"/>
    <w:rsid w:val="00137558"/>
    <w:rsid w:val="00137B01"/>
    <w:rsid w:val="00137B44"/>
    <w:rsid w:val="00140C86"/>
    <w:rsid w:val="00141242"/>
    <w:rsid w:val="001437F9"/>
    <w:rsid w:val="0014488C"/>
    <w:rsid w:val="00145075"/>
    <w:rsid w:val="00146FB1"/>
    <w:rsid w:val="0014714F"/>
    <w:rsid w:val="0014751F"/>
    <w:rsid w:val="00147B8F"/>
    <w:rsid w:val="0015058A"/>
    <w:rsid w:val="001508FA"/>
    <w:rsid w:val="00150D4C"/>
    <w:rsid w:val="00151063"/>
    <w:rsid w:val="00152357"/>
    <w:rsid w:val="0015289D"/>
    <w:rsid w:val="0015367F"/>
    <w:rsid w:val="00153B24"/>
    <w:rsid w:val="00154849"/>
    <w:rsid w:val="001568A4"/>
    <w:rsid w:val="00157634"/>
    <w:rsid w:val="0015777C"/>
    <w:rsid w:val="00157B0B"/>
    <w:rsid w:val="00157F36"/>
    <w:rsid w:val="00160852"/>
    <w:rsid w:val="0016098E"/>
    <w:rsid w:val="00160AF6"/>
    <w:rsid w:val="00160C95"/>
    <w:rsid w:val="00161683"/>
    <w:rsid w:val="001619CF"/>
    <w:rsid w:val="00161E4A"/>
    <w:rsid w:val="001621C0"/>
    <w:rsid w:val="0016224C"/>
    <w:rsid w:val="00163C4E"/>
    <w:rsid w:val="00163DF7"/>
    <w:rsid w:val="00163E1F"/>
    <w:rsid w:val="001659A2"/>
    <w:rsid w:val="00167246"/>
    <w:rsid w:val="00167A87"/>
    <w:rsid w:val="00167C99"/>
    <w:rsid w:val="0017097A"/>
    <w:rsid w:val="001711B4"/>
    <w:rsid w:val="0017151D"/>
    <w:rsid w:val="0017284D"/>
    <w:rsid w:val="00173BC5"/>
    <w:rsid w:val="00174173"/>
    <w:rsid w:val="001741A0"/>
    <w:rsid w:val="00174246"/>
    <w:rsid w:val="0017470B"/>
    <w:rsid w:val="001748BD"/>
    <w:rsid w:val="00174CC0"/>
    <w:rsid w:val="001767D8"/>
    <w:rsid w:val="00176924"/>
    <w:rsid w:val="001769F9"/>
    <w:rsid w:val="00176B19"/>
    <w:rsid w:val="00176FE9"/>
    <w:rsid w:val="0017733D"/>
    <w:rsid w:val="0017736D"/>
    <w:rsid w:val="001779C9"/>
    <w:rsid w:val="00180AC6"/>
    <w:rsid w:val="00181A75"/>
    <w:rsid w:val="001822E5"/>
    <w:rsid w:val="00182DE1"/>
    <w:rsid w:val="00183165"/>
    <w:rsid w:val="001833C6"/>
    <w:rsid w:val="00183558"/>
    <w:rsid w:val="00183953"/>
    <w:rsid w:val="00185122"/>
    <w:rsid w:val="00186877"/>
    <w:rsid w:val="00186DE6"/>
    <w:rsid w:val="00187DFD"/>
    <w:rsid w:val="00190C58"/>
    <w:rsid w:val="001914AA"/>
    <w:rsid w:val="00192486"/>
    <w:rsid w:val="0019338F"/>
    <w:rsid w:val="00194CC5"/>
    <w:rsid w:val="00194CD0"/>
    <w:rsid w:val="00194F4F"/>
    <w:rsid w:val="00195511"/>
    <w:rsid w:val="00196C23"/>
    <w:rsid w:val="0019788E"/>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3E47"/>
    <w:rsid w:val="001B49C9"/>
    <w:rsid w:val="001B560A"/>
    <w:rsid w:val="001B5FCC"/>
    <w:rsid w:val="001B6282"/>
    <w:rsid w:val="001B66ED"/>
    <w:rsid w:val="001B720E"/>
    <w:rsid w:val="001C00F6"/>
    <w:rsid w:val="001C01CB"/>
    <w:rsid w:val="001C0CD7"/>
    <w:rsid w:val="001C1D36"/>
    <w:rsid w:val="001C28B2"/>
    <w:rsid w:val="001C2B2E"/>
    <w:rsid w:val="001C3132"/>
    <w:rsid w:val="001C324C"/>
    <w:rsid w:val="001C3EC7"/>
    <w:rsid w:val="001C4485"/>
    <w:rsid w:val="001C595C"/>
    <w:rsid w:val="001C61CF"/>
    <w:rsid w:val="001C6D73"/>
    <w:rsid w:val="001D0AEF"/>
    <w:rsid w:val="001D379F"/>
    <w:rsid w:val="001D3A7D"/>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1D5D"/>
    <w:rsid w:val="001F2C13"/>
    <w:rsid w:val="001F2E41"/>
    <w:rsid w:val="001F2E7F"/>
    <w:rsid w:val="001F34F3"/>
    <w:rsid w:val="001F51E7"/>
    <w:rsid w:val="001F5C44"/>
    <w:rsid w:val="001F5CC4"/>
    <w:rsid w:val="001F632B"/>
    <w:rsid w:val="001F6C98"/>
    <w:rsid w:val="001F76C1"/>
    <w:rsid w:val="001F7831"/>
    <w:rsid w:val="002008C2"/>
    <w:rsid w:val="0020111A"/>
    <w:rsid w:val="002016BF"/>
    <w:rsid w:val="00201844"/>
    <w:rsid w:val="002019DE"/>
    <w:rsid w:val="00201B08"/>
    <w:rsid w:val="002029A9"/>
    <w:rsid w:val="00203645"/>
    <w:rsid w:val="0020370C"/>
    <w:rsid w:val="00204045"/>
    <w:rsid w:val="0020425F"/>
    <w:rsid w:val="002060C8"/>
    <w:rsid w:val="002061D2"/>
    <w:rsid w:val="00206DB4"/>
    <w:rsid w:val="00206ED3"/>
    <w:rsid w:val="00207079"/>
    <w:rsid w:val="0021086E"/>
    <w:rsid w:val="0021282D"/>
    <w:rsid w:val="0021353E"/>
    <w:rsid w:val="002135CA"/>
    <w:rsid w:val="002138DD"/>
    <w:rsid w:val="00214415"/>
    <w:rsid w:val="00214E95"/>
    <w:rsid w:val="00215A44"/>
    <w:rsid w:val="00215C7D"/>
    <w:rsid w:val="00216471"/>
    <w:rsid w:val="00216FA7"/>
    <w:rsid w:val="002201C1"/>
    <w:rsid w:val="002218AC"/>
    <w:rsid w:val="00221DC7"/>
    <w:rsid w:val="00221E06"/>
    <w:rsid w:val="00221F6C"/>
    <w:rsid w:val="00222AF0"/>
    <w:rsid w:val="00223650"/>
    <w:rsid w:val="002236E3"/>
    <w:rsid w:val="00223AD3"/>
    <w:rsid w:val="00224198"/>
    <w:rsid w:val="002244A9"/>
    <w:rsid w:val="00225498"/>
    <w:rsid w:val="0022589F"/>
    <w:rsid w:val="00225CAC"/>
    <w:rsid w:val="0022606D"/>
    <w:rsid w:val="00226347"/>
    <w:rsid w:val="002311F1"/>
    <w:rsid w:val="0023299D"/>
    <w:rsid w:val="00233196"/>
    <w:rsid w:val="00233A4C"/>
    <w:rsid w:val="00234B2F"/>
    <w:rsid w:val="0023513A"/>
    <w:rsid w:val="00235144"/>
    <w:rsid w:val="00236258"/>
    <w:rsid w:val="00237759"/>
    <w:rsid w:val="002400B9"/>
    <w:rsid w:val="00241144"/>
    <w:rsid w:val="00242296"/>
    <w:rsid w:val="002429A9"/>
    <w:rsid w:val="002429E1"/>
    <w:rsid w:val="00242D19"/>
    <w:rsid w:val="00243001"/>
    <w:rsid w:val="0024365B"/>
    <w:rsid w:val="00243CC8"/>
    <w:rsid w:val="0024485F"/>
    <w:rsid w:val="00245B7D"/>
    <w:rsid w:val="002470DA"/>
    <w:rsid w:val="00247B92"/>
    <w:rsid w:val="00247F47"/>
    <w:rsid w:val="00250812"/>
    <w:rsid w:val="00250B04"/>
    <w:rsid w:val="00250E5D"/>
    <w:rsid w:val="0025230A"/>
    <w:rsid w:val="002524D2"/>
    <w:rsid w:val="00253640"/>
    <w:rsid w:val="00253EB4"/>
    <w:rsid w:val="0025406F"/>
    <w:rsid w:val="002541AB"/>
    <w:rsid w:val="00254721"/>
    <w:rsid w:val="00254A27"/>
    <w:rsid w:val="00256B66"/>
    <w:rsid w:val="0025799F"/>
    <w:rsid w:val="00257A49"/>
    <w:rsid w:val="00260AE7"/>
    <w:rsid w:val="00261860"/>
    <w:rsid w:val="00262113"/>
    <w:rsid w:val="00262A9D"/>
    <w:rsid w:val="00262CB8"/>
    <w:rsid w:val="00262CDC"/>
    <w:rsid w:val="00262EDD"/>
    <w:rsid w:val="00265490"/>
    <w:rsid w:val="0026614D"/>
    <w:rsid w:val="00267147"/>
    <w:rsid w:val="0027053F"/>
    <w:rsid w:val="00270F19"/>
    <w:rsid w:val="0027112D"/>
    <w:rsid w:val="002711A3"/>
    <w:rsid w:val="00271E30"/>
    <w:rsid w:val="00271E96"/>
    <w:rsid w:val="00271F03"/>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4439"/>
    <w:rsid w:val="002855BF"/>
    <w:rsid w:val="00286538"/>
    <w:rsid w:val="00286EDD"/>
    <w:rsid w:val="00286FF8"/>
    <w:rsid w:val="0028779E"/>
    <w:rsid w:val="002879DE"/>
    <w:rsid w:val="00290C39"/>
    <w:rsid w:val="00290E65"/>
    <w:rsid w:val="00290FC1"/>
    <w:rsid w:val="00293031"/>
    <w:rsid w:val="00293D38"/>
    <w:rsid w:val="00295046"/>
    <w:rsid w:val="002956AA"/>
    <w:rsid w:val="002966A8"/>
    <w:rsid w:val="0029794B"/>
    <w:rsid w:val="002A00A9"/>
    <w:rsid w:val="002A09FF"/>
    <w:rsid w:val="002A0C04"/>
    <w:rsid w:val="002A1D1A"/>
    <w:rsid w:val="002A2410"/>
    <w:rsid w:val="002A28C4"/>
    <w:rsid w:val="002A4338"/>
    <w:rsid w:val="002A4AD1"/>
    <w:rsid w:val="002A4F3D"/>
    <w:rsid w:val="002A5FEE"/>
    <w:rsid w:val="002A6AED"/>
    <w:rsid w:val="002A703E"/>
    <w:rsid w:val="002A717B"/>
    <w:rsid w:val="002A79F9"/>
    <w:rsid w:val="002B0A23"/>
    <w:rsid w:val="002B13F4"/>
    <w:rsid w:val="002B17AD"/>
    <w:rsid w:val="002B1CCD"/>
    <w:rsid w:val="002B1CFD"/>
    <w:rsid w:val="002B4AC3"/>
    <w:rsid w:val="002B69DE"/>
    <w:rsid w:val="002B6EAF"/>
    <w:rsid w:val="002B7133"/>
    <w:rsid w:val="002C0C03"/>
    <w:rsid w:val="002C0FC3"/>
    <w:rsid w:val="002C15BD"/>
    <w:rsid w:val="002C2193"/>
    <w:rsid w:val="002C3919"/>
    <w:rsid w:val="002C4170"/>
    <w:rsid w:val="002C6EDD"/>
    <w:rsid w:val="002C708A"/>
    <w:rsid w:val="002C7D19"/>
    <w:rsid w:val="002D0F7A"/>
    <w:rsid w:val="002D10D9"/>
    <w:rsid w:val="002D2A97"/>
    <w:rsid w:val="002D2AB9"/>
    <w:rsid w:val="002D325D"/>
    <w:rsid w:val="002D4340"/>
    <w:rsid w:val="002D43C3"/>
    <w:rsid w:val="002D50EB"/>
    <w:rsid w:val="002E0943"/>
    <w:rsid w:val="002E0A0A"/>
    <w:rsid w:val="002E0BEB"/>
    <w:rsid w:val="002E0D1C"/>
    <w:rsid w:val="002E13C5"/>
    <w:rsid w:val="002E1652"/>
    <w:rsid w:val="002E1957"/>
    <w:rsid w:val="002E1D57"/>
    <w:rsid w:val="002E2A93"/>
    <w:rsid w:val="002E2CD5"/>
    <w:rsid w:val="002E3084"/>
    <w:rsid w:val="002E386F"/>
    <w:rsid w:val="002E3CCA"/>
    <w:rsid w:val="002E61FD"/>
    <w:rsid w:val="002E755A"/>
    <w:rsid w:val="002E7822"/>
    <w:rsid w:val="002E7B35"/>
    <w:rsid w:val="002F0D22"/>
    <w:rsid w:val="002F1ED3"/>
    <w:rsid w:val="002F229B"/>
    <w:rsid w:val="002F267E"/>
    <w:rsid w:val="002F3B8A"/>
    <w:rsid w:val="002F3C58"/>
    <w:rsid w:val="002F4F7F"/>
    <w:rsid w:val="002F61D6"/>
    <w:rsid w:val="002F6B0B"/>
    <w:rsid w:val="002F6B8C"/>
    <w:rsid w:val="002F6BC2"/>
    <w:rsid w:val="002F6EF2"/>
    <w:rsid w:val="0030002C"/>
    <w:rsid w:val="003007BF"/>
    <w:rsid w:val="00301285"/>
    <w:rsid w:val="00301DE5"/>
    <w:rsid w:val="0030249C"/>
    <w:rsid w:val="00302700"/>
    <w:rsid w:val="00304006"/>
    <w:rsid w:val="003044D8"/>
    <w:rsid w:val="00304D43"/>
    <w:rsid w:val="00305E2C"/>
    <w:rsid w:val="00305ECA"/>
    <w:rsid w:val="00306271"/>
    <w:rsid w:val="003063D2"/>
    <w:rsid w:val="00307D05"/>
    <w:rsid w:val="00311E70"/>
    <w:rsid w:val="00312002"/>
    <w:rsid w:val="0031294E"/>
    <w:rsid w:val="00313225"/>
    <w:rsid w:val="00313562"/>
    <w:rsid w:val="00313671"/>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6069"/>
    <w:rsid w:val="00326242"/>
    <w:rsid w:val="00326F0C"/>
    <w:rsid w:val="003273E4"/>
    <w:rsid w:val="00327901"/>
    <w:rsid w:val="003309E6"/>
    <w:rsid w:val="00331D99"/>
    <w:rsid w:val="0033250E"/>
    <w:rsid w:val="00335983"/>
    <w:rsid w:val="003360BD"/>
    <w:rsid w:val="00336957"/>
    <w:rsid w:val="00336A95"/>
    <w:rsid w:val="00336CEE"/>
    <w:rsid w:val="00336E72"/>
    <w:rsid w:val="003378C4"/>
    <w:rsid w:val="00337B1A"/>
    <w:rsid w:val="00340AC4"/>
    <w:rsid w:val="00340E96"/>
    <w:rsid w:val="00340FAC"/>
    <w:rsid w:val="003414FC"/>
    <w:rsid w:val="003417CA"/>
    <w:rsid w:val="003424E1"/>
    <w:rsid w:val="00343033"/>
    <w:rsid w:val="00343C86"/>
    <w:rsid w:val="00344236"/>
    <w:rsid w:val="00344710"/>
    <w:rsid w:val="00344969"/>
    <w:rsid w:val="00344C13"/>
    <w:rsid w:val="003452AB"/>
    <w:rsid w:val="003455CC"/>
    <w:rsid w:val="003466B9"/>
    <w:rsid w:val="00346B5D"/>
    <w:rsid w:val="00346D47"/>
    <w:rsid w:val="00347001"/>
    <w:rsid w:val="00350995"/>
    <w:rsid w:val="003526B7"/>
    <w:rsid w:val="00352B45"/>
    <w:rsid w:val="00352F51"/>
    <w:rsid w:val="003536D9"/>
    <w:rsid w:val="00353EFF"/>
    <w:rsid w:val="003543AB"/>
    <w:rsid w:val="0035462D"/>
    <w:rsid w:val="00354E1B"/>
    <w:rsid w:val="00356CA4"/>
    <w:rsid w:val="00356E3D"/>
    <w:rsid w:val="003577E7"/>
    <w:rsid w:val="00357874"/>
    <w:rsid w:val="00360079"/>
    <w:rsid w:val="003603A9"/>
    <w:rsid w:val="0036063A"/>
    <w:rsid w:val="00360AEC"/>
    <w:rsid w:val="00360E1A"/>
    <w:rsid w:val="003611C1"/>
    <w:rsid w:val="00362020"/>
    <w:rsid w:val="00362050"/>
    <w:rsid w:val="00362D73"/>
    <w:rsid w:val="00363AD4"/>
    <w:rsid w:val="00363C88"/>
    <w:rsid w:val="003652D3"/>
    <w:rsid w:val="00365B1E"/>
    <w:rsid w:val="00365F68"/>
    <w:rsid w:val="003664F7"/>
    <w:rsid w:val="00366F41"/>
    <w:rsid w:val="0036720B"/>
    <w:rsid w:val="003673FE"/>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411"/>
    <w:rsid w:val="00385D97"/>
    <w:rsid w:val="003860EA"/>
    <w:rsid w:val="0038677D"/>
    <w:rsid w:val="00387244"/>
    <w:rsid w:val="003873B4"/>
    <w:rsid w:val="0039145F"/>
    <w:rsid w:val="003921CE"/>
    <w:rsid w:val="00392426"/>
    <w:rsid w:val="00393EE3"/>
    <w:rsid w:val="00394322"/>
    <w:rsid w:val="00394452"/>
    <w:rsid w:val="00394C58"/>
    <w:rsid w:val="00395387"/>
    <w:rsid w:val="00395806"/>
    <w:rsid w:val="003958A4"/>
    <w:rsid w:val="00396BE6"/>
    <w:rsid w:val="00397E0E"/>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1EF8"/>
    <w:rsid w:val="003B343E"/>
    <w:rsid w:val="003B3B2C"/>
    <w:rsid w:val="003B3DFA"/>
    <w:rsid w:val="003B40AD"/>
    <w:rsid w:val="003B4FF9"/>
    <w:rsid w:val="003B5BB7"/>
    <w:rsid w:val="003B6713"/>
    <w:rsid w:val="003B67E5"/>
    <w:rsid w:val="003B7AD1"/>
    <w:rsid w:val="003C0176"/>
    <w:rsid w:val="003C0E88"/>
    <w:rsid w:val="003C0FA8"/>
    <w:rsid w:val="003C1BCC"/>
    <w:rsid w:val="003C2271"/>
    <w:rsid w:val="003C48BC"/>
    <w:rsid w:val="003C4E14"/>
    <w:rsid w:val="003C4E37"/>
    <w:rsid w:val="003C5F91"/>
    <w:rsid w:val="003C6194"/>
    <w:rsid w:val="003C66DE"/>
    <w:rsid w:val="003C700A"/>
    <w:rsid w:val="003C7D4D"/>
    <w:rsid w:val="003C7D85"/>
    <w:rsid w:val="003D0346"/>
    <w:rsid w:val="003D0659"/>
    <w:rsid w:val="003D0698"/>
    <w:rsid w:val="003D0AEF"/>
    <w:rsid w:val="003D0E10"/>
    <w:rsid w:val="003D140F"/>
    <w:rsid w:val="003D1590"/>
    <w:rsid w:val="003D159B"/>
    <w:rsid w:val="003D17ED"/>
    <w:rsid w:val="003D2286"/>
    <w:rsid w:val="003D2B58"/>
    <w:rsid w:val="003D2C5B"/>
    <w:rsid w:val="003D2D2E"/>
    <w:rsid w:val="003D3F2A"/>
    <w:rsid w:val="003D3FB5"/>
    <w:rsid w:val="003D49FD"/>
    <w:rsid w:val="003D561D"/>
    <w:rsid w:val="003D6072"/>
    <w:rsid w:val="003D65DC"/>
    <w:rsid w:val="003D7042"/>
    <w:rsid w:val="003D7C68"/>
    <w:rsid w:val="003E0152"/>
    <w:rsid w:val="003E16BE"/>
    <w:rsid w:val="003E18CE"/>
    <w:rsid w:val="003E1F2D"/>
    <w:rsid w:val="003E312B"/>
    <w:rsid w:val="003E4776"/>
    <w:rsid w:val="003E47E8"/>
    <w:rsid w:val="003E4A6A"/>
    <w:rsid w:val="003E4DDA"/>
    <w:rsid w:val="003E5657"/>
    <w:rsid w:val="003E588D"/>
    <w:rsid w:val="003E5929"/>
    <w:rsid w:val="003E5D2F"/>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0BFB"/>
    <w:rsid w:val="00421A80"/>
    <w:rsid w:val="004223D5"/>
    <w:rsid w:val="00422461"/>
    <w:rsid w:val="0042394C"/>
    <w:rsid w:val="0042472B"/>
    <w:rsid w:val="004248F5"/>
    <w:rsid w:val="004269D0"/>
    <w:rsid w:val="004275A9"/>
    <w:rsid w:val="004301C1"/>
    <w:rsid w:val="0043027D"/>
    <w:rsid w:val="0043056E"/>
    <w:rsid w:val="00430D92"/>
    <w:rsid w:val="004316D5"/>
    <w:rsid w:val="0043197E"/>
    <w:rsid w:val="00431B58"/>
    <w:rsid w:val="004325A5"/>
    <w:rsid w:val="00432F0C"/>
    <w:rsid w:val="0043393F"/>
    <w:rsid w:val="00435311"/>
    <w:rsid w:val="004356CA"/>
    <w:rsid w:val="00435ADE"/>
    <w:rsid w:val="00435C67"/>
    <w:rsid w:val="004378F1"/>
    <w:rsid w:val="00437E0C"/>
    <w:rsid w:val="00440AA6"/>
    <w:rsid w:val="0044209B"/>
    <w:rsid w:val="00443341"/>
    <w:rsid w:val="00443D42"/>
    <w:rsid w:val="00445088"/>
    <w:rsid w:val="0044683A"/>
    <w:rsid w:val="00446D1A"/>
    <w:rsid w:val="00447373"/>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132E"/>
    <w:rsid w:val="00462C47"/>
    <w:rsid w:val="00463569"/>
    <w:rsid w:val="00463E0F"/>
    <w:rsid w:val="00464949"/>
    <w:rsid w:val="00464DAE"/>
    <w:rsid w:val="00465CB0"/>
    <w:rsid w:val="00465E23"/>
    <w:rsid w:val="00466468"/>
    <w:rsid w:val="00466DF8"/>
    <w:rsid w:val="00467075"/>
    <w:rsid w:val="004672EE"/>
    <w:rsid w:val="0046767F"/>
    <w:rsid w:val="00470F30"/>
    <w:rsid w:val="00471CDE"/>
    <w:rsid w:val="0047216C"/>
    <w:rsid w:val="0047331C"/>
    <w:rsid w:val="00474C33"/>
    <w:rsid w:val="0047536C"/>
    <w:rsid w:val="0047572B"/>
    <w:rsid w:val="004768F2"/>
    <w:rsid w:val="00476CAD"/>
    <w:rsid w:val="00477256"/>
    <w:rsid w:val="00477455"/>
    <w:rsid w:val="004807E3"/>
    <w:rsid w:val="00480D23"/>
    <w:rsid w:val="00481131"/>
    <w:rsid w:val="0048130D"/>
    <w:rsid w:val="00482167"/>
    <w:rsid w:val="004822A1"/>
    <w:rsid w:val="004829B0"/>
    <w:rsid w:val="004832C4"/>
    <w:rsid w:val="00483C1D"/>
    <w:rsid w:val="00485177"/>
    <w:rsid w:val="00485464"/>
    <w:rsid w:val="00485492"/>
    <w:rsid w:val="00485BDB"/>
    <w:rsid w:val="004864C2"/>
    <w:rsid w:val="00486E50"/>
    <w:rsid w:val="00487C43"/>
    <w:rsid w:val="00492258"/>
    <w:rsid w:val="00492558"/>
    <w:rsid w:val="00493216"/>
    <w:rsid w:val="00494346"/>
    <w:rsid w:val="0049656C"/>
    <w:rsid w:val="004969B6"/>
    <w:rsid w:val="004972DD"/>
    <w:rsid w:val="00497C56"/>
    <w:rsid w:val="004A00FD"/>
    <w:rsid w:val="004A0319"/>
    <w:rsid w:val="004A03FB"/>
    <w:rsid w:val="004A0D15"/>
    <w:rsid w:val="004A1D1B"/>
    <w:rsid w:val="004A2B72"/>
    <w:rsid w:val="004A32F3"/>
    <w:rsid w:val="004A43F6"/>
    <w:rsid w:val="004A4700"/>
    <w:rsid w:val="004A51CD"/>
    <w:rsid w:val="004A5853"/>
    <w:rsid w:val="004A59FA"/>
    <w:rsid w:val="004A68F4"/>
    <w:rsid w:val="004A7DA4"/>
    <w:rsid w:val="004B1194"/>
    <w:rsid w:val="004B169E"/>
    <w:rsid w:val="004B1F04"/>
    <w:rsid w:val="004B2030"/>
    <w:rsid w:val="004B20E3"/>
    <w:rsid w:val="004B35A2"/>
    <w:rsid w:val="004B39DD"/>
    <w:rsid w:val="004B3A98"/>
    <w:rsid w:val="004B3EC2"/>
    <w:rsid w:val="004B41EB"/>
    <w:rsid w:val="004B41F8"/>
    <w:rsid w:val="004B5CED"/>
    <w:rsid w:val="004B68D7"/>
    <w:rsid w:val="004B7120"/>
    <w:rsid w:val="004B798E"/>
    <w:rsid w:val="004C0CAE"/>
    <w:rsid w:val="004C0E5F"/>
    <w:rsid w:val="004C1531"/>
    <w:rsid w:val="004C1974"/>
    <w:rsid w:val="004C229D"/>
    <w:rsid w:val="004C25AD"/>
    <w:rsid w:val="004C2E68"/>
    <w:rsid w:val="004C4D9D"/>
    <w:rsid w:val="004C58B3"/>
    <w:rsid w:val="004C5A95"/>
    <w:rsid w:val="004C615D"/>
    <w:rsid w:val="004C655E"/>
    <w:rsid w:val="004C6BCC"/>
    <w:rsid w:val="004C7CA8"/>
    <w:rsid w:val="004C7E7C"/>
    <w:rsid w:val="004D0219"/>
    <w:rsid w:val="004D140C"/>
    <w:rsid w:val="004D1DC6"/>
    <w:rsid w:val="004D2B6C"/>
    <w:rsid w:val="004D3578"/>
    <w:rsid w:val="004D365A"/>
    <w:rsid w:val="004D380D"/>
    <w:rsid w:val="004D3B50"/>
    <w:rsid w:val="004D4564"/>
    <w:rsid w:val="004D4B07"/>
    <w:rsid w:val="004D4EFE"/>
    <w:rsid w:val="004D6986"/>
    <w:rsid w:val="004E0B7F"/>
    <w:rsid w:val="004E0C79"/>
    <w:rsid w:val="004E1147"/>
    <w:rsid w:val="004E1A1D"/>
    <w:rsid w:val="004E213A"/>
    <w:rsid w:val="004E2917"/>
    <w:rsid w:val="004E3347"/>
    <w:rsid w:val="004E383E"/>
    <w:rsid w:val="004E419E"/>
    <w:rsid w:val="004E46DF"/>
    <w:rsid w:val="004E48C4"/>
    <w:rsid w:val="004E663F"/>
    <w:rsid w:val="004E6967"/>
    <w:rsid w:val="004E7433"/>
    <w:rsid w:val="004F012B"/>
    <w:rsid w:val="004F0DE1"/>
    <w:rsid w:val="004F0F3A"/>
    <w:rsid w:val="004F10A5"/>
    <w:rsid w:val="004F156A"/>
    <w:rsid w:val="004F2463"/>
    <w:rsid w:val="004F29E2"/>
    <w:rsid w:val="004F6B6B"/>
    <w:rsid w:val="004F6CC1"/>
    <w:rsid w:val="004F6D0B"/>
    <w:rsid w:val="00502735"/>
    <w:rsid w:val="00502BC6"/>
    <w:rsid w:val="00503171"/>
    <w:rsid w:val="005037A0"/>
    <w:rsid w:val="0050546E"/>
    <w:rsid w:val="005056A1"/>
    <w:rsid w:val="005060BF"/>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978"/>
    <w:rsid w:val="0052306A"/>
    <w:rsid w:val="005234CD"/>
    <w:rsid w:val="00523FEE"/>
    <w:rsid w:val="0052407E"/>
    <w:rsid w:val="0052442D"/>
    <w:rsid w:val="0052507F"/>
    <w:rsid w:val="00525928"/>
    <w:rsid w:val="0052593B"/>
    <w:rsid w:val="00525F58"/>
    <w:rsid w:val="00527DB9"/>
    <w:rsid w:val="00527DE0"/>
    <w:rsid w:val="00532159"/>
    <w:rsid w:val="00532A92"/>
    <w:rsid w:val="00533A56"/>
    <w:rsid w:val="00533B45"/>
    <w:rsid w:val="00534A8A"/>
    <w:rsid w:val="00534DA0"/>
    <w:rsid w:val="0053506A"/>
    <w:rsid w:val="0053563D"/>
    <w:rsid w:val="005377D5"/>
    <w:rsid w:val="00540007"/>
    <w:rsid w:val="00540132"/>
    <w:rsid w:val="00540433"/>
    <w:rsid w:val="005423AB"/>
    <w:rsid w:val="005425EE"/>
    <w:rsid w:val="0054296F"/>
    <w:rsid w:val="00542AF3"/>
    <w:rsid w:val="005436BB"/>
    <w:rsid w:val="00543E6C"/>
    <w:rsid w:val="00543F3A"/>
    <w:rsid w:val="00543F5F"/>
    <w:rsid w:val="005440E5"/>
    <w:rsid w:val="00544D36"/>
    <w:rsid w:val="00546749"/>
    <w:rsid w:val="00546CB4"/>
    <w:rsid w:val="00546F4B"/>
    <w:rsid w:val="005471F5"/>
    <w:rsid w:val="00547594"/>
    <w:rsid w:val="0055050A"/>
    <w:rsid w:val="005506D7"/>
    <w:rsid w:val="00550E93"/>
    <w:rsid w:val="00551ED5"/>
    <w:rsid w:val="00551ED6"/>
    <w:rsid w:val="00551F97"/>
    <w:rsid w:val="00552D11"/>
    <w:rsid w:val="00553021"/>
    <w:rsid w:val="00553221"/>
    <w:rsid w:val="00556291"/>
    <w:rsid w:val="005568C8"/>
    <w:rsid w:val="00556D31"/>
    <w:rsid w:val="00557FFB"/>
    <w:rsid w:val="00560693"/>
    <w:rsid w:val="0056076A"/>
    <w:rsid w:val="00563A66"/>
    <w:rsid w:val="0056469D"/>
    <w:rsid w:val="0056480F"/>
    <w:rsid w:val="00564851"/>
    <w:rsid w:val="00564E14"/>
    <w:rsid w:val="00565087"/>
    <w:rsid w:val="0056573F"/>
    <w:rsid w:val="005661F7"/>
    <w:rsid w:val="00566566"/>
    <w:rsid w:val="005672CF"/>
    <w:rsid w:val="005702AA"/>
    <w:rsid w:val="0057072F"/>
    <w:rsid w:val="00570858"/>
    <w:rsid w:val="0057085C"/>
    <w:rsid w:val="00571FB4"/>
    <w:rsid w:val="00572590"/>
    <w:rsid w:val="00572FC0"/>
    <w:rsid w:val="00573061"/>
    <w:rsid w:val="00573B7D"/>
    <w:rsid w:val="00573DDF"/>
    <w:rsid w:val="005740A5"/>
    <w:rsid w:val="0057551C"/>
    <w:rsid w:val="0057656C"/>
    <w:rsid w:val="005767C6"/>
    <w:rsid w:val="00576965"/>
    <w:rsid w:val="00576FC9"/>
    <w:rsid w:val="00577762"/>
    <w:rsid w:val="00580A44"/>
    <w:rsid w:val="00580E96"/>
    <w:rsid w:val="00582153"/>
    <w:rsid w:val="00582CDB"/>
    <w:rsid w:val="00583BFA"/>
    <w:rsid w:val="00584EE9"/>
    <w:rsid w:val="005855D7"/>
    <w:rsid w:val="00585F62"/>
    <w:rsid w:val="005862E2"/>
    <w:rsid w:val="00586897"/>
    <w:rsid w:val="00586CF6"/>
    <w:rsid w:val="00587399"/>
    <w:rsid w:val="00587B48"/>
    <w:rsid w:val="005900CE"/>
    <w:rsid w:val="00590CEE"/>
    <w:rsid w:val="00591952"/>
    <w:rsid w:val="005920E6"/>
    <w:rsid w:val="00593B6E"/>
    <w:rsid w:val="005A00A7"/>
    <w:rsid w:val="005A05E7"/>
    <w:rsid w:val="005A09F0"/>
    <w:rsid w:val="005A0B42"/>
    <w:rsid w:val="005A0B84"/>
    <w:rsid w:val="005A14B6"/>
    <w:rsid w:val="005A166D"/>
    <w:rsid w:val="005A316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16D1"/>
    <w:rsid w:val="005C2845"/>
    <w:rsid w:val="005C32B3"/>
    <w:rsid w:val="005C43EE"/>
    <w:rsid w:val="005C4975"/>
    <w:rsid w:val="005C50FF"/>
    <w:rsid w:val="005C528A"/>
    <w:rsid w:val="005C532D"/>
    <w:rsid w:val="005C5D06"/>
    <w:rsid w:val="005C7D09"/>
    <w:rsid w:val="005C7E45"/>
    <w:rsid w:val="005D0D7F"/>
    <w:rsid w:val="005D2DC8"/>
    <w:rsid w:val="005D44D7"/>
    <w:rsid w:val="005D5447"/>
    <w:rsid w:val="005D5D12"/>
    <w:rsid w:val="005D5F79"/>
    <w:rsid w:val="005D661E"/>
    <w:rsid w:val="005D75B8"/>
    <w:rsid w:val="005E077C"/>
    <w:rsid w:val="005E0D5C"/>
    <w:rsid w:val="005E124F"/>
    <w:rsid w:val="005E1A07"/>
    <w:rsid w:val="005E1A53"/>
    <w:rsid w:val="005E2C8C"/>
    <w:rsid w:val="005E467F"/>
    <w:rsid w:val="005E4D36"/>
    <w:rsid w:val="005E5D32"/>
    <w:rsid w:val="005E5D4F"/>
    <w:rsid w:val="005E6A6C"/>
    <w:rsid w:val="005E6ECA"/>
    <w:rsid w:val="005F071B"/>
    <w:rsid w:val="005F0CC8"/>
    <w:rsid w:val="005F21F1"/>
    <w:rsid w:val="005F2EDF"/>
    <w:rsid w:val="005F301B"/>
    <w:rsid w:val="005F3692"/>
    <w:rsid w:val="005F4E8E"/>
    <w:rsid w:val="005F5010"/>
    <w:rsid w:val="005F5030"/>
    <w:rsid w:val="005F5119"/>
    <w:rsid w:val="005F520C"/>
    <w:rsid w:val="005F6D71"/>
    <w:rsid w:val="005F70C3"/>
    <w:rsid w:val="005F75EC"/>
    <w:rsid w:val="005F7CBF"/>
    <w:rsid w:val="0060164A"/>
    <w:rsid w:val="00601A5C"/>
    <w:rsid w:val="00602098"/>
    <w:rsid w:val="00602641"/>
    <w:rsid w:val="00603219"/>
    <w:rsid w:val="00605118"/>
    <w:rsid w:val="00605761"/>
    <w:rsid w:val="00605A6A"/>
    <w:rsid w:val="00606713"/>
    <w:rsid w:val="006067A4"/>
    <w:rsid w:val="006068B1"/>
    <w:rsid w:val="006076A7"/>
    <w:rsid w:val="00610326"/>
    <w:rsid w:val="00610743"/>
    <w:rsid w:val="00610CEE"/>
    <w:rsid w:val="006112AF"/>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2CC"/>
    <w:rsid w:val="00622582"/>
    <w:rsid w:val="00622A05"/>
    <w:rsid w:val="00623713"/>
    <w:rsid w:val="00623A25"/>
    <w:rsid w:val="006260C4"/>
    <w:rsid w:val="00626696"/>
    <w:rsid w:val="00626E82"/>
    <w:rsid w:val="0062739F"/>
    <w:rsid w:val="0063146A"/>
    <w:rsid w:val="00631DBD"/>
    <w:rsid w:val="00632222"/>
    <w:rsid w:val="0063263C"/>
    <w:rsid w:val="0063460F"/>
    <w:rsid w:val="00635317"/>
    <w:rsid w:val="00635F47"/>
    <w:rsid w:val="006361C6"/>
    <w:rsid w:val="00636944"/>
    <w:rsid w:val="00636E0C"/>
    <w:rsid w:val="0063772E"/>
    <w:rsid w:val="0064042E"/>
    <w:rsid w:val="006410DA"/>
    <w:rsid w:val="00641F14"/>
    <w:rsid w:val="00642EFC"/>
    <w:rsid w:val="00643ADF"/>
    <w:rsid w:val="0064411C"/>
    <w:rsid w:val="00644487"/>
    <w:rsid w:val="00644E84"/>
    <w:rsid w:val="006454FE"/>
    <w:rsid w:val="00645B47"/>
    <w:rsid w:val="00645BDA"/>
    <w:rsid w:val="00645D44"/>
    <w:rsid w:val="006465F3"/>
    <w:rsid w:val="00646D99"/>
    <w:rsid w:val="006477C5"/>
    <w:rsid w:val="00647E8B"/>
    <w:rsid w:val="00650084"/>
    <w:rsid w:val="00650566"/>
    <w:rsid w:val="00651125"/>
    <w:rsid w:val="00651A6B"/>
    <w:rsid w:val="00651C37"/>
    <w:rsid w:val="0065252A"/>
    <w:rsid w:val="00652646"/>
    <w:rsid w:val="00652AE5"/>
    <w:rsid w:val="006531CD"/>
    <w:rsid w:val="006549BA"/>
    <w:rsid w:val="006550CF"/>
    <w:rsid w:val="00655472"/>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68BE"/>
    <w:rsid w:val="00677D81"/>
    <w:rsid w:val="0068064C"/>
    <w:rsid w:val="00680C10"/>
    <w:rsid w:val="00681379"/>
    <w:rsid w:val="006829F2"/>
    <w:rsid w:val="00682D58"/>
    <w:rsid w:val="006856CF"/>
    <w:rsid w:val="006901D6"/>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A796C"/>
    <w:rsid w:val="006B0254"/>
    <w:rsid w:val="006B0B1B"/>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6947"/>
    <w:rsid w:val="006C768F"/>
    <w:rsid w:val="006D0C80"/>
    <w:rsid w:val="006D0CBF"/>
    <w:rsid w:val="006D0EC9"/>
    <w:rsid w:val="006D18C1"/>
    <w:rsid w:val="006D1E24"/>
    <w:rsid w:val="006D34AB"/>
    <w:rsid w:val="006D35D5"/>
    <w:rsid w:val="006D36AE"/>
    <w:rsid w:val="006D448F"/>
    <w:rsid w:val="006D4CB0"/>
    <w:rsid w:val="006D5205"/>
    <w:rsid w:val="006D5277"/>
    <w:rsid w:val="006D6D04"/>
    <w:rsid w:val="006D7157"/>
    <w:rsid w:val="006D7BD3"/>
    <w:rsid w:val="006D7D62"/>
    <w:rsid w:val="006D7EB8"/>
    <w:rsid w:val="006E08C3"/>
    <w:rsid w:val="006E1417"/>
    <w:rsid w:val="006E1583"/>
    <w:rsid w:val="006E162A"/>
    <w:rsid w:val="006E1C2A"/>
    <w:rsid w:val="006E31A7"/>
    <w:rsid w:val="006E4365"/>
    <w:rsid w:val="006E472C"/>
    <w:rsid w:val="006E5AD2"/>
    <w:rsid w:val="006E6D90"/>
    <w:rsid w:val="006E6E5B"/>
    <w:rsid w:val="006E7397"/>
    <w:rsid w:val="006E779D"/>
    <w:rsid w:val="006F05EF"/>
    <w:rsid w:val="006F0D09"/>
    <w:rsid w:val="006F0EE0"/>
    <w:rsid w:val="006F0EE1"/>
    <w:rsid w:val="006F1217"/>
    <w:rsid w:val="006F17B1"/>
    <w:rsid w:val="006F1C88"/>
    <w:rsid w:val="006F211A"/>
    <w:rsid w:val="006F25E4"/>
    <w:rsid w:val="006F2BDE"/>
    <w:rsid w:val="006F2DB5"/>
    <w:rsid w:val="006F32EA"/>
    <w:rsid w:val="006F47F6"/>
    <w:rsid w:val="006F48CF"/>
    <w:rsid w:val="006F5D11"/>
    <w:rsid w:val="006F657C"/>
    <w:rsid w:val="006F678E"/>
    <w:rsid w:val="006F6A2C"/>
    <w:rsid w:val="006F6E95"/>
    <w:rsid w:val="006F78E6"/>
    <w:rsid w:val="007003D2"/>
    <w:rsid w:val="00700547"/>
    <w:rsid w:val="0070085E"/>
    <w:rsid w:val="007023B1"/>
    <w:rsid w:val="00702AAA"/>
    <w:rsid w:val="00702F97"/>
    <w:rsid w:val="0070387E"/>
    <w:rsid w:val="00704C10"/>
    <w:rsid w:val="00705D88"/>
    <w:rsid w:val="00707177"/>
    <w:rsid w:val="007076A8"/>
    <w:rsid w:val="00710201"/>
    <w:rsid w:val="0071066B"/>
    <w:rsid w:val="00710F96"/>
    <w:rsid w:val="007123FE"/>
    <w:rsid w:val="0071245B"/>
    <w:rsid w:val="00712F4B"/>
    <w:rsid w:val="00712FE0"/>
    <w:rsid w:val="007132BD"/>
    <w:rsid w:val="0071338A"/>
    <w:rsid w:val="00715050"/>
    <w:rsid w:val="007159EC"/>
    <w:rsid w:val="00716280"/>
    <w:rsid w:val="00716295"/>
    <w:rsid w:val="0071689E"/>
    <w:rsid w:val="00716B28"/>
    <w:rsid w:val="00717687"/>
    <w:rsid w:val="00717A1C"/>
    <w:rsid w:val="00717BA6"/>
    <w:rsid w:val="0072014D"/>
    <w:rsid w:val="00720431"/>
    <w:rsid w:val="0072164B"/>
    <w:rsid w:val="007217A1"/>
    <w:rsid w:val="00721DC7"/>
    <w:rsid w:val="00721FCB"/>
    <w:rsid w:val="00723E91"/>
    <w:rsid w:val="00725508"/>
    <w:rsid w:val="0072627C"/>
    <w:rsid w:val="0072678F"/>
    <w:rsid w:val="00726B5F"/>
    <w:rsid w:val="00727896"/>
    <w:rsid w:val="00730422"/>
    <w:rsid w:val="00732AA1"/>
    <w:rsid w:val="0073333A"/>
    <w:rsid w:val="00733990"/>
    <w:rsid w:val="00733ECD"/>
    <w:rsid w:val="0073481B"/>
    <w:rsid w:val="00734A5B"/>
    <w:rsid w:val="00734CEE"/>
    <w:rsid w:val="00735287"/>
    <w:rsid w:val="00735E81"/>
    <w:rsid w:val="00735F8A"/>
    <w:rsid w:val="00737013"/>
    <w:rsid w:val="00740C93"/>
    <w:rsid w:val="007418B7"/>
    <w:rsid w:val="00741E7A"/>
    <w:rsid w:val="00742353"/>
    <w:rsid w:val="00742F5E"/>
    <w:rsid w:val="007430DE"/>
    <w:rsid w:val="0074484B"/>
    <w:rsid w:val="00744E76"/>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2552"/>
    <w:rsid w:val="00763224"/>
    <w:rsid w:val="007636D3"/>
    <w:rsid w:val="00764C8E"/>
    <w:rsid w:val="00764ED7"/>
    <w:rsid w:val="007658B7"/>
    <w:rsid w:val="00765AC4"/>
    <w:rsid w:val="007665C4"/>
    <w:rsid w:val="00766967"/>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BA3"/>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4C2E"/>
    <w:rsid w:val="0079664E"/>
    <w:rsid w:val="00796B71"/>
    <w:rsid w:val="007A0634"/>
    <w:rsid w:val="007A0DCF"/>
    <w:rsid w:val="007A14D7"/>
    <w:rsid w:val="007A2383"/>
    <w:rsid w:val="007A53D1"/>
    <w:rsid w:val="007A5735"/>
    <w:rsid w:val="007A616B"/>
    <w:rsid w:val="007A665C"/>
    <w:rsid w:val="007A6C33"/>
    <w:rsid w:val="007A7083"/>
    <w:rsid w:val="007A72E5"/>
    <w:rsid w:val="007B18D8"/>
    <w:rsid w:val="007B25B1"/>
    <w:rsid w:val="007B2A4B"/>
    <w:rsid w:val="007B2D41"/>
    <w:rsid w:val="007B3472"/>
    <w:rsid w:val="007B4E01"/>
    <w:rsid w:val="007B5408"/>
    <w:rsid w:val="007B54D6"/>
    <w:rsid w:val="007B579C"/>
    <w:rsid w:val="007B5A35"/>
    <w:rsid w:val="007B5C20"/>
    <w:rsid w:val="007B6151"/>
    <w:rsid w:val="007B6D58"/>
    <w:rsid w:val="007B7902"/>
    <w:rsid w:val="007B7D44"/>
    <w:rsid w:val="007C02C2"/>
    <w:rsid w:val="007C095F"/>
    <w:rsid w:val="007C1897"/>
    <w:rsid w:val="007C18BE"/>
    <w:rsid w:val="007C2012"/>
    <w:rsid w:val="007C2977"/>
    <w:rsid w:val="007C2A7F"/>
    <w:rsid w:val="007C3B66"/>
    <w:rsid w:val="007C5CE3"/>
    <w:rsid w:val="007C67D2"/>
    <w:rsid w:val="007C7102"/>
    <w:rsid w:val="007C77C4"/>
    <w:rsid w:val="007C7CD2"/>
    <w:rsid w:val="007D0209"/>
    <w:rsid w:val="007D034C"/>
    <w:rsid w:val="007D0BB7"/>
    <w:rsid w:val="007D107C"/>
    <w:rsid w:val="007D1E8E"/>
    <w:rsid w:val="007D1FD5"/>
    <w:rsid w:val="007D2CEE"/>
    <w:rsid w:val="007D309E"/>
    <w:rsid w:val="007D4B38"/>
    <w:rsid w:val="007D4FA7"/>
    <w:rsid w:val="007D5748"/>
    <w:rsid w:val="007D58E8"/>
    <w:rsid w:val="007D5BED"/>
    <w:rsid w:val="007D5EF6"/>
    <w:rsid w:val="007D618F"/>
    <w:rsid w:val="007D692E"/>
    <w:rsid w:val="007D6D62"/>
    <w:rsid w:val="007D7548"/>
    <w:rsid w:val="007D7D25"/>
    <w:rsid w:val="007E0A8D"/>
    <w:rsid w:val="007E29BC"/>
    <w:rsid w:val="007E4556"/>
    <w:rsid w:val="007E457A"/>
    <w:rsid w:val="007E47BD"/>
    <w:rsid w:val="007E515A"/>
    <w:rsid w:val="007F04EE"/>
    <w:rsid w:val="007F0EB1"/>
    <w:rsid w:val="007F14AD"/>
    <w:rsid w:val="007F18AB"/>
    <w:rsid w:val="007F31EB"/>
    <w:rsid w:val="007F448E"/>
    <w:rsid w:val="007F4A11"/>
    <w:rsid w:val="007F4B29"/>
    <w:rsid w:val="007F4F6A"/>
    <w:rsid w:val="007F67B5"/>
    <w:rsid w:val="007F6EA8"/>
    <w:rsid w:val="007F7268"/>
    <w:rsid w:val="007F7342"/>
    <w:rsid w:val="007F7469"/>
    <w:rsid w:val="00800D57"/>
    <w:rsid w:val="00800F3F"/>
    <w:rsid w:val="0080143C"/>
    <w:rsid w:val="008016F1"/>
    <w:rsid w:val="008023C3"/>
    <w:rsid w:val="008028A4"/>
    <w:rsid w:val="00802A84"/>
    <w:rsid w:val="0080333D"/>
    <w:rsid w:val="0080413B"/>
    <w:rsid w:val="00805094"/>
    <w:rsid w:val="00805E0B"/>
    <w:rsid w:val="00806310"/>
    <w:rsid w:val="0081057C"/>
    <w:rsid w:val="008107B2"/>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1E3"/>
    <w:rsid w:val="00830DE8"/>
    <w:rsid w:val="008324A5"/>
    <w:rsid w:val="008345D1"/>
    <w:rsid w:val="00834604"/>
    <w:rsid w:val="00834A6D"/>
    <w:rsid w:val="008350EE"/>
    <w:rsid w:val="0083538B"/>
    <w:rsid w:val="00837662"/>
    <w:rsid w:val="0084105A"/>
    <w:rsid w:val="008421A3"/>
    <w:rsid w:val="008443EA"/>
    <w:rsid w:val="00845E80"/>
    <w:rsid w:val="0084763A"/>
    <w:rsid w:val="00850BBB"/>
    <w:rsid w:val="00850E2D"/>
    <w:rsid w:val="00851000"/>
    <w:rsid w:val="00851125"/>
    <w:rsid w:val="008519E3"/>
    <w:rsid w:val="00852621"/>
    <w:rsid w:val="0085332E"/>
    <w:rsid w:val="00853B09"/>
    <w:rsid w:val="00854A4F"/>
    <w:rsid w:val="00855F66"/>
    <w:rsid w:val="00856127"/>
    <w:rsid w:val="008566EC"/>
    <w:rsid w:val="00856898"/>
    <w:rsid w:val="0085698E"/>
    <w:rsid w:val="008571AD"/>
    <w:rsid w:val="00857756"/>
    <w:rsid w:val="00857B60"/>
    <w:rsid w:val="00857D79"/>
    <w:rsid w:val="008606D0"/>
    <w:rsid w:val="00860820"/>
    <w:rsid w:val="00860D01"/>
    <w:rsid w:val="00862133"/>
    <w:rsid w:val="00862701"/>
    <w:rsid w:val="0086439C"/>
    <w:rsid w:val="0086528E"/>
    <w:rsid w:val="00866F2D"/>
    <w:rsid w:val="00867167"/>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441E"/>
    <w:rsid w:val="00884F4E"/>
    <w:rsid w:val="00886422"/>
    <w:rsid w:val="00887655"/>
    <w:rsid w:val="00887C52"/>
    <w:rsid w:val="008908C2"/>
    <w:rsid w:val="00890B86"/>
    <w:rsid w:val="008916F0"/>
    <w:rsid w:val="00891E1D"/>
    <w:rsid w:val="008922E8"/>
    <w:rsid w:val="00892C0E"/>
    <w:rsid w:val="00892E85"/>
    <w:rsid w:val="00893663"/>
    <w:rsid w:val="00893864"/>
    <w:rsid w:val="00894069"/>
    <w:rsid w:val="00895302"/>
    <w:rsid w:val="00896626"/>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86C"/>
    <w:rsid w:val="008B192A"/>
    <w:rsid w:val="008B1C2E"/>
    <w:rsid w:val="008B39E4"/>
    <w:rsid w:val="008B3A28"/>
    <w:rsid w:val="008B44F1"/>
    <w:rsid w:val="008B49F8"/>
    <w:rsid w:val="008B526F"/>
    <w:rsid w:val="008B5306"/>
    <w:rsid w:val="008B681A"/>
    <w:rsid w:val="008B6CFA"/>
    <w:rsid w:val="008B73DE"/>
    <w:rsid w:val="008B755C"/>
    <w:rsid w:val="008B75F8"/>
    <w:rsid w:val="008B7B40"/>
    <w:rsid w:val="008C0E06"/>
    <w:rsid w:val="008C1A63"/>
    <w:rsid w:val="008C20F7"/>
    <w:rsid w:val="008C35C7"/>
    <w:rsid w:val="008C3F92"/>
    <w:rsid w:val="008C42B8"/>
    <w:rsid w:val="008C5F7E"/>
    <w:rsid w:val="008C630B"/>
    <w:rsid w:val="008C72B0"/>
    <w:rsid w:val="008C7888"/>
    <w:rsid w:val="008D043A"/>
    <w:rsid w:val="008D05CE"/>
    <w:rsid w:val="008D0839"/>
    <w:rsid w:val="008D152A"/>
    <w:rsid w:val="008D1CD5"/>
    <w:rsid w:val="008D2258"/>
    <w:rsid w:val="008D41A7"/>
    <w:rsid w:val="008D467A"/>
    <w:rsid w:val="008D629D"/>
    <w:rsid w:val="008D66EA"/>
    <w:rsid w:val="008D760B"/>
    <w:rsid w:val="008D7F4B"/>
    <w:rsid w:val="008E131E"/>
    <w:rsid w:val="008E15B7"/>
    <w:rsid w:val="008E185B"/>
    <w:rsid w:val="008E278B"/>
    <w:rsid w:val="008E345E"/>
    <w:rsid w:val="008E3B19"/>
    <w:rsid w:val="008E412B"/>
    <w:rsid w:val="008E457E"/>
    <w:rsid w:val="008E79A5"/>
    <w:rsid w:val="008F04C9"/>
    <w:rsid w:val="008F0F2E"/>
    <w:rsid w:val="008F2039"/>
    <w:rsid w:val="008F2BF7"/>
    <w:rsid w:val="008F2E9A"/>
    <w:rsid w:val="008F4C67"/>
    <w:rsid w:val="008F4F70"/>
    <w:rsid w:val="008F5BD4"/>
    <w:rsid w:val="00900F96"/>
    <w:rsid w:val="00901335"/>
    <w:rsid w:val="0090187C"/>
    <w:rsid w:val="00901D09"/>
    <w:rsid w:val="009024E8"/>
    <w:rsid w:val="0090271F"/>
    <w:rsid w:val="00902DB9"/>
    <w:rsid w:val="0090352B"/>
    <w:rsid w:val="0090466A"/>
    <w:rsid w:val="00904715"/>
    <w:rsid w:val="00904B66"/>
    <w:rsid w:val="009062D3"/>
    <w:rsid w:val="00907DD2"/>
    <w:rsid w:val="00911A3A"/>
    <w:rsid w:val="00911DEA"/>
    <w:rsid w:val="0091282B"/>
    <w:rsid w:val="00912CD4"/>
    <w:rsid w:val="00914072"/>
    <w:rsid w:val="00914ACA"/>
    <w:rsid w:val="0091639A"/>
    <w:rsid w:val="00917ABE"/>
    <w:rsid w:val="0092024A"/>
    <w:rsid w:val="00920F40"/>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7B3"/>
    <w:rsid w:val="009329B6"/>
    <w:rsid w:val="00933867"/>
    <w:rsid w:val="009338FD"/>
    <w:rsid w:val="00933F83"/>
    <w:rsid w:val="00936071"/>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5FF"/>
    <w:rsid w:val="00957D2B"/>
    <w:rsid w:val="00957E6F"/>
    <w:rsid w:val="00960AD7"/>
    <w:rsid w:val="009613B6"/>
    <w:rsid w:val="00961922"/>
    <w:rsid w:val="00961B32"/>
    <w:rsid w:val="00962174"/>
    <w:rsid w:val="0096294B"/>
    <w:rsid w:val="0096408F"/>
    <w:rsid w:val="00964344"/>
    <w:rsid w:val="009650E6"/>
    <w:rsid w:val="009656AD"/>
    <w:rsid w:val="009658F8"/>
    <w:rsid w:val="00966C5D"/>
    <w:rsid w:val="00967665"/>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2A4D"/>
    <w:rsid w:val="009937BD"/>
    <w:rsid w:val="00993EA1"/>
    <w:rsid w:val="00993EBD"/>
    <w:rsid w:val="009951D6"/>
    <w:rsid w:val="00995433"/>
    <w:rsid w:val="00995C57"/>
    <w:rsid w:val="00996146"/>
    <w:rsid w:val="00996165"/>
    <w:rsid w:val="009968D4"/>
    <w:rsid w:val="009A0AF3"/>
    <w:rsid w:val="009A15C1"/>
    <w:rsid w:val="009A1A7C"/>
    <w:rsid w:val="009A1E95"/>
    <w:rsid w:val="009A22A2"/>
    <w:rsid w:val="009A36A2"/>
    <w:rsid w:val="009A3D14"/>
    <w:rsid w:val="009A443C"/>
    <w:rsid w:val="009A50C5"/>
    <w:rsid w:val="009A543D"/>
    <w:rsid w:val="009A7164"/>
    <w:rsid w:val="009A7362"/>
    <w:rsid w:val="009A7F1A"/>
    <w:rsid w:val="009B07CD"/>
    <w:rsid w:val="009B113E"/>
    <w:rsid w:val="009B12ED"/>
    <w:rsid w:val="009B16DE"/>
    <w:rsid w:val="009B2074"/>
    <w:rsid w:val="009B2310"/>
    <w:rsid w:val="009B4C32"/>
    <w:rsid w:val="009B5388"/>
    <w:rsid w:val="009B6E5C"/>
    <w:rsid w:val="009B70A3"/>
    <w:rsid w:val="009B73A2"/>
    <w:rsid w:val="009C03D7"/>
    <w:rsid w:val="009C0A19"/>
    <w:rsid w:val="009C1233"/>
    <w:rsid w:val="009C19E9"/>
    <w:rsid w:val="009C2148"/>
    <w:rsid w:val="009C2E96"/>
    <w:rsid w:val="009C3AE5"/>
    <w:rsid w:val="009C3DC2"/>
    <w:rsid w:val="009C407E"/>
    <w:rsid w:val="009C4235"/>
    <w:rsid w:val="009C427D"/>
    <w:rsid w:val="009C4B6F"/>
    <w:rsid w:val="009C58C7"/>
    <w:rsid w:val="009C59A8"/>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4EA"/>
    <w:rsid w:val="009E38C6"/>
    <w:rsid w:val="009E3C02"/>
    <w:rsid w:val="009E3D1A"/>
    <w:rsid w:val="009E42AF"/>
    <w:rsid w:val="009E44ED"/>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C6A"/>
    <w:rsid w:val="009F4ED8"/>
    <w:rsid w:val="009F4FAA"/>
    <w:rsid w:val="009F682B"/>
    <w:rsid w:val="009F72E5"/>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415"/>
    <w:rsid w:val="00A10F02"/>
    <w:rsid w:val="00A11888"/>
    <w:rsid w:val="00A12025"/>
    <w:rsid w:val="00A13DB8"/>
    <w:rsid w:val="00A14E25"/>
    <w:rsid w:val="00A15EA4"/>
    <w:rsid w:val="00A15FB2"/>
    <w:rsid w:val="00A204CA"/>
    <w:rsid w:val="00A207D2"/>
    <w:rsid w:val="00A211A4"/>
    <w:rsid w:val="00A212CA"/>
    <w:rsid w:val="00A215F6"/>
    <w:rsid w:val="00A21767"/>
    <w:rsid w:val="00A220DD"/>
    <w:rsid w:val="00A236C3"/>
    <w:rsid w:val="00A23966"/>
    <w:rsid w:val="00A23AB6"/>
    <w:rsid w:val="00A23AC0"/>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D9E"/>
    <w:rsid w:val="00A50FCA"/>
    <w:rsid w:val="00A51F4F"/>
    <w:rsid w:val="00A52986"/>
    <w:rsid w:val="00A52CC6"/>
    <w:rsid w:val="00A53374"/>
    <w:rsid w:val="00A53724"/>
    <w:rsid w:val="00A53755"/>
    <w:rsid w:val="00A53D36"/>
    <w:rsid w:val="00A54875"/>
    <w:rsid w:val="00A55549"/>
    <w:rsid w:val="00A566A2"/>
    <w:rsid w:val="00A57C2B"/>
    <w:rsid w:val="00A62BFC"/>
    <w:rsid w:val="00A62F71"/>
    <w:rsid w:val="00A63599"/>
    <w:rsid w:val="00A6496B"/>
    <w:rsid w:val="00A64C1E"/>
    <w:rsid w:val="00A65425"/>
    <w:rsid w:val="00A65BE6"/>
    <w:rsid w:val="00A65C1F"/>
    <w:rsid w:val="00A6627C"/>
    <w:rsid w:val="00A66990"/>
    <w:rsid w:val="00A6756A"/>
    <w:rsid w:val="00A678B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6C77"/>
    <w:rsid w:val="00A77F59"/>
    <w:rsid w:val="00A80334"/>
    <w:rsid w:val="00A80DB8"/>
    <w:rsid w:val="00A81D4E"/>
    <w:rsid w:val="00A82346"/>
    <w:rsid w:val="00A825BF"/>
    <w:rsid w:val="00A845B8"/>
    <w:rsid w:val="00A85BB3"/>
    <w:rsid w:val="00A85D61"/>
    <w:rsid w:val="00A86330"/>
    <w:rsid w:val="00A86F9E"/>
    <w:rsid w:val="00A87209"/>
    <w:rsid w:val="00A879D3"/>
    <w:rsid w:val="00A902C7"/>
    <w:rsid w:val="00A92644"/>
    <w:rsid w:val="00A930A8"/>
    <w:rsid w:val="00A95141"/>
    <w:rsid w:val="00A952F0"/>
    <w:rsid w:val="00A954CF"/>
    <w:rsid w:val="00A954D8"/>
    <w:rsid w:val="00A9564C"/>
    <w:rsid w:val="00A95803"/>
    <w:rsid w:val="00A9671C"/>
    <w:rsid w:val="00A96A24"/>
    <w:rsid w:val="00A9769E"/>
    <w:rsid w:val="00A97749"/>
    <w:rsid w:val="00A97F5F"/>
    <w:rsid w:val="00AA0E5A"/>
    <w:rsid w:val="00AA14AF"/>
    <w:rsid w:val="00AA1553"/>
    <w:rsid w:val="00AA21E5"/>
    <w:rsid w:val="00AA3188"/>
    <w:rsid w:val="00AA3F79"/>
    <w:rsid w:val="00AA423E"/>
    <w:rsid w:val="00AA4494"/>
    <w:rsid w:val="00AA46E7"/>
    <w:rsid w:val="00AA57EE"/>
    <w:rsid w:val="00AA5F77"/>
    <w:rsid w:val="00AA6E7D"/>
    <w:rsid w:val="00AA7EC1"/>
    <w:rsid w:val="00AB00C3"/>
    <w:rsid w:val="00AB0409"/>
    <w:rsid w:val="00AB04C1"/>
    <w:rsid w:val="00AB0FA6"/>
    <w:rsid w:val="00AB1408"/>
    <w:rsid w:val="00AB163A"/>
    <w:rsid w:val="00AB17A0"/>
    <w:rsid w:val="00AB195A"/>
    <w:rsid w:val="00AB1A97"/>
    <w:rsid w:val="00AB1E14"/>
    <w:rsid w:val="00AB2758"/>
    <w:rsid w:val="00AB27C6"/>
    <w:rsid w:val="00AB4860"/>
    <w:rsid w:val="00AB4F3D"/>
    <w:rsid w:val="00AB504B"/>
    <w:rsid w:val="00AB5737"/>
    <w:rsid w:val="00AB5A5A"/>
    <w:rsid w:val="00AB5A7E"/>
    <w:rsid w:val="00AB5F1B"/>
    <w:rsid w:val="00AB6EC0"/>
    <w:rsid w:val="00AB71C6"/>
    <w:rsid w:val="00AB72B9"/>
    <w:rsid w:val="00AB7EA2"/>
    <w:rsid w:val="00AB7ED2"/>
    <w:rsid w:val="00AC0234"/>
    <w:rsid w:val="00AC1E31"/>
    <w:rsid w:val="00AC26C2"/>
    <w:rsid w:val="00AC32F1"/>
    <w:rsid w:val="00AC3E63"/>
    <w:rsid w:val="00AC4320"/>
    <w:rsid w:val="00AC53D4"/>
    <w:rsid w:val="00AC53FE"/>
    <w:rsid w:val="00AC5D25"/>
    <w:rsid w:val="00AC68B0"/>
    <w:rsid w:val="00AC7EA9"/>
    <w:rsid w:val="00AD08DE"/>
    <w:rsid w:val="00AD0C68"/>
    <w:rsid w:val="00AD0F1D"/>
    <w:rsid w:val="00AD2619"/>
    <w:rsid w:val="00AD5427"/>
    <w:rsid w:val="00AD54D3"/>
    <w:rsid w:val="00AD5B72"/>
    <w:rsid w:val="00AD7EB7"/>
    <w:rsid w:val="00AE06A4"/>
    <w:rsid w:val="00AE095D"/>
    <w:rsid w:val="00AE0B40"/>
    <w:rsid w:val="00AE1098"/>
    <w:rsid w:val="00AE1871"/>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65F3"/>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7AAA"/>
    <w:rsid w:val="00B105FB"/>
    <w:rsid w:val="00B10627"/>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441"/>
    <w:rsid w:val="00B22EFB"/>
    <w:rsid w:val="00B2397F"/>
    <w:rsid w:val="00B252B2"/>
    <w:rsid w:val="00B25786"/>
    <w:rsid w:val="00B2755F"/>
    <w:rsid w:val="00B27E81"/>
    <w:rsid w:val="00B30224"/>
    <w:rsid w:val="00B30ADA"/>
    <w:rsid w:val="00B331AE"/>
    <w:rsid w:val="00B34C41"/>
    <w:rsid w:val="00B359B7"/>
    <w:rsid w:val="00B36BDD"/>
    <w:rsid w:val="00B37227"/>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205D"/>
    <w:rsid w:val="00B528CB"/>
    <w:rsid w:val="00B52AFD"/>
    <w:rsid w:val="00B54665"/>
    <w:rsid w:val="00B54B44"/>
    <w:rsid w:val="00B5506A"/>
    <w:rsid w:val="00B55369"/>
    <w:rsid w:val="00B55FE7"/>
    <w:rsid w:val="00B56EBC"/>
    <w:rsid w:val="00B57AEC"/>
    <w:rsid w:val="00B57B2F"/>
    <w:rsid w:val="00B60645"/>
    <w:rsid w:val="00B61417"/>
    <w:rsid w:val="00B62989"/>
    <w:rsid w:val="00B633C3"/>
    <w:rsid w:val="00B6406E"/>
    <w:rsid w:val="00B642B6"/>
    <w:rsid w:val="00B64D3C"/>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1645"/>
    <w:rsid w:val="00B82DD7"/>
    <w:rsid w:val="00B83F9A"/>
    <w:rsid w:val="00B84656"/>
    <w:rsid w:val="00B84B18"/>
    <w:rsid w:val="00B84E57"/>
    <w:rsid w:val="00B85051"/>
    <w:rsid w:val="00B86A6B"/>
    <w:rsid w:val="00B86DA8"/>
    <w:rsid w:val="00B8739B"/>
    <w:rsid w:val="00B87E65"/>
    <w:rsid w:val="00B904DB"/>
    <w:rsid w:val="00B91084"/>
    <w:rsid w:val="00B912B1"/>
    <w:rsid w:val="00B91DB0"/>
    <w:rsid w:val="00B92D6D"/>
    <w:rsid w:val="00B932FC"/>
    <w:rsid w:val="00B93406"/>
    <w:rsid w:val="00B96CCF"/>
    <w:rsid w:val="00B96FD8"/>
    <w:rsid w:val="00B97C71"/>
    <w:rsid w:val="00B97CBC"/>
    <w:rsid w:val="00BA0D19"/>
    <w:rsid w:val="00BA16D7"/>
    <w:rsid w:val="00BA1B32"/>
    <w:rsid w:val="00BA2233"/>
    <w:rsid w:val="00BA2ABC"/>
    <w:rsid w:val="00BA3230"/>
    <w:rsid w:val="00BA33DF"/>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0F6"/>
    <w:rsid w:val="00BB6461"/>
    <w:rsid w:val="00BB6E24"/>
    <w:rsid w:val="00BB7F92"/>
    <w:rsid w:val="00BC02B4"/>
    <w:rsid w:val="00BC136A"/>
    <w:rsid w:val="00BC175D"/>
    <w:rsid w:val="00BC1BBC"/>
    <w:rsid w:val="00BC1C99"/>
    <w:rsid w:val="00BC239D"/>
    <w:rsid w:val="00BC27D7"/>
    <w:rsid w:val="00BC2D6C"/>
    <w:rsid w:val="00BC3A5F"/>
    <w:rsid w:val="00BC3F9A"/>
    <w:rsid w:val="00BC41B5"/>
    <w:rsid w:val="00BC456E"/>
    <w:rsid w:val="00BC4AAD"/>
    <w:rsid w:val="00BC4DE5"/>
    <w:rsid w:val="00BC5982"/>
    <w:rsid w:val="00BC5A4D"/>
    <w:rsid w:val="00BC5EF8"/>
    <w:rsid w:val="00BC5F52"/>
    <w:rsid w:val="00BC7783"/>
    <w:rsid w:val="00BD04FB"/>
    <w:rsid w:val="00BD091C"/>
    <w:rsid w:val="00BD11C0"/>
    <w:rsid w:val="00BD1631"/>
    <w:rsid w:val="00BD1865"/>
    <w:rsid w:val="00BD234F"/>
    <w:rsid w:val="00BD2815"/>
    <w:rsid w:val="00BD286D"/>
    <w:rsid w:val="00BD31D3"/>
    <w:rsid w:val="00BD3346"/>
    <w:rsid w:val="00BD4768"/>
    <w:rsid w:val="00BD55FC"/>
    <w:rsid w:val="00BD6273"/>
    <w:rsid w:val="00BD67B1"/>
    <w:rsid w:val="00BD6B19"/>
    <w:rsid w:val="00BD74EE"/>
    <w:rsid w:val="00BE1D51"/>
    <w:rsid w:val="00BE2C8F"/>
    <w:rsid w:val="00BE2D3E"/>
    <w:rsid w:val="00BE32CE"/>
    <w:rsid w:val="00BE5261"/>
    <w:rsid w:val="00BE7500"/>
    <w:rsid w:val="00BE7B3F"/>
    <w:rsid w:val="00BF05ED"/>
    <w:rsid w:val="00BF0EB3"/>
    <w:rsid w:val="00BF178C"/>
    <w:rsid w:val="00BF17EA"/>
    <w:rsid w:val="00BF1CF3"/>
    <w:rsid w:val="00BF296A"/>
    <w:rsid w:val="00BF4416"/>
    <w:rsid w:val="00BF449E"/>
    <w:rsid w:val="00BF46D7"/>
    <w:rsid w:val="00BF5561"/>
    <w:rsid w:val="00BF630D"/>
    <w:rsid w:val="00BF6DD4"/>
    <w:rsid w:val="00BF6EB6"/>
    <w:rsid w:val="00BF6F0E"/>
    <w:rsid w:val="00BF7C02"/>
    <w:rsid w:val="00BF7DBE"/>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619"/>
    <w:rsid w:val="00C15264"/>
    <w:rsid w:val="00C15795"/>
    <w:rsid w:val="00C15C4E"/>
    <w:rsid w:val="00C15F2A"/>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0DB"/>
    <w:rsid w:val="00C2738A"/>
    <w:rsid w:val="00C27752"/>
    <w:rsid w:val="00C27B36"/>
    <w:rsid w:val="00C311C2"/>
    <w:rsid w:val="00C31C47"/>
    <w:rsid w:val="00C32347"/>
    <w:rsid w:val="00C33079"/>
    <w:rsid w:val="00C330DF"/>
    <w:rsid w:val="00C333E9"/>
    <w:rsid w:val="00C34690"/>
    <w:rsid w:val="00C34A94"/>
    <w:rsid w:val="00C34F52"/>
    <w:rsid w:val="00C35336"/>
    <w:rsid w:val="00C354F8"/>
    <w:rsid w:val="00C36915"/>
    <w:rsid w:val="00C3692B"/>
    <w:rsid w:val="00C37FDE"/>
    <w:rsid w:val="00C41500"/>
    <w:rsid w:val="00C425B3"/>
    <w:rsid w:val="00C42782"/>
    <w:rsid w:val="00C43926"/>
    <w:rsid w:val="00C43BAF"/>
    <w:rsid w:val="00C443E7"/>
    <w:rsid w:val="00C4443E"/>
    <w:rsid w:val="00C4478D"/>
    <w:rsid w:val="00C44FF8"/>
    <w:rsid w:val="00C4538A"/>
    <w:rsid w:val="00C46C01"/>
    <w:rsid w:val="00C47A66"/>
    <w:rsid w:val="00C47D2D"/>
    <w:rsid w:val="00C47F3D"/>
    <w:rsid w:val="00C50B68"/>
    <w:rsid w:val="00C51135"/>
    <w:rsid w:val="00C51D27"/>
    <w:rsid w:val="00C539C1"/>
    <w:rsid w:val="00C53EEB"/>
    <w:rsid w:val="00C54E61"/>
    <w:rsid w:val="00C556FB"/>
    <w:rsid w:val="00C57059"/>
    <w:rsid w:val="00C571B2"/>
    <w:rsid w:val="00C614CA"/>
    <w:rsid w:val="00C614FA"/>
    <w:rsid w:val="00C6236C"/>
    <w:rsid w:val="00C62547"/>
    <w:rsid w:val="00C62F27"/>
    <w:rsid w:val="00C6309C"/>
    <w:rsid w:val="00C63220"/>
    <w:rsid w:val="00C6391F"/>
    <w:rsid w:val="00C64F82"/>
    <w:rsid w:val="00C65A89"/>
    <w:rsid w:val="00C65F6D"/>
    <w:rsid w:val="00C65FAE"/>
    <w:rsid w:val="00C66A08"/>
    <w:rsid w:val="00C67BEA"/>
    <w:rsid w:val="00C7087A"/>
    <w:rsid w:val="00C709E8"/>
    <w:rsid w:val="00C7162C"/>
    <w:rsid w:val="00C72837"/>
    <w:rsid w:val="00C72FEF"/>
    <w:rsid w:val="00C73728"/>
    <w:rsid w:val="00C7458E"/>
    <w:rsid w:val="00C74A7B"/>
    <w:rsid w:val="00C74EFF"/>
    <w:rsid w:val="00C75635"/>
    <w:rsid w:val="00C7657F"/>
    <w:rsid w:val="00C768BB"/>
    <w:rsid w:val="00C76953"/>
    <w:rsid w:val="00C76E5B"/>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99A"/>
    <w:rsid w:val="00C97DD9"/>
    <w:rsid w:val="00CA045C"/>
    <w:rsid w:val="00CA0C6F"/>
    <w:rsid w:val="00CA100F"/>
    <w:rsid w:val="00CA160C"/>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831"/>
    <w:rsid w:val="00CB192D"/>
    <w:rsid w:val="00CB20EE"/>
    <w:rsid w:val="00CB24EA"/>
    <w:rsid w:val="00CB474B"/>
    <w:rsid w:val="00CB6926"/>
    <w:rsid w:val="00CC05BA"/>
    <w:rsid w:val="00CC2B8A"/>
    <w:rsid w:val="00CC325B"/>
    <w:rsid w:val="00CC3527"/>
    <w:rsid w:val="00CC365E"/>
    <w:rsid w:val="00CC4A80"/>
    <w:rsid w:val="00CD0001"/>
    <w:rsid w:val="00CD0243"/>
    <w:rsid w:val="00CD0E61"/>
    <w:rsid w:val="00CD1663"/>
    <w:rsid w:val="00CD1914"/>
    <w:rsid w:val="00CD1CFE"/>
    <w:rsid w:val="00CD3B77"/>
    <w:rsid w:val="00CD3E58"/>
    <w:rsid w:val="00CD4A61"/>
    <w:rsid w:val="00CD4A69"/>
    <w:rsid w:val="00CD4B8C"/>
    <w:rsid w:val="00CD4C7B"/>
    <w:rsid w:val="00CD53B1"/>
    <w:rsid w:val="00CD585A"/>
    <w:rsid w:val="00CD6310"/>
    <w:rsid w:val="00CD6435"/>
    <w:rsid w:val="00CD7379"/>
    <w:rsid w:val="00CD7823"/>
    <w:rsid w:val="00CD794B"/>
    <w:rsid w:val="00CE054B"/>
    <w:rsid w:val="00CE2AC0"/>
    <w:rsid w:val="00CE31FE"/>
    <w:rsid w:val="00CE3213"/>
    <w:rsid w:val="00CE33C9"/>
    <w:rsid w:val="00CE3BD1"/>
    <w:rsid w:val="00CE3E5A"/>
    <w:rsid w:val="00CE41BF"/>
    <w:rsid w:val="00CE476C"/>
    <w:rsid w:val="00CE4AD0"/>
    <w:rsid w:val="00CE4B6F"/>
    <w:rsid w:val="00CE7802"/>
    <w:rsid w:val="00CF07F5"/>
    <w:rsid w:val="00CF2C9F"/>
    <w:rsid w:val="00CF56CD"/>
    <w:rsid w:val="00CF5B76"/>
    <w:rsid w:val="00CF65E4"/>
    <w:rsid w:val="00CF6D74"/>
    <w:rsid w:val="00CF7583"/>
    <w:rsid w:val="00CF77AE"/>
    <w:rsid w:val="00D00174"/>
    <w:rsid w:val="00D022F2"/>
    <w:rsid w:val="00D04103"/>
    <w:rsid w:val="00D046E9"/>
    <w:rsid w:val="00D0475D"/>
    <w:rsid w:val="00D048E7"/>
    <w:rsid w:val="00D05C9E"/>
    <w:rsid w:val="00D06582"/>
    <w:rsid w:val="00D12EE1"/>
    <w:rsid w:val="00D133BA"/>
    <w:rsid w:val="00D13AB6"/>
    <w:rsid w:val="00D13B94"/>
    <w:rsid w:val="00D144D3"/>
    <w:rsid w:val="00D15857"/>
    <w:rsid w:val="00D159C3"/>
    <w:rsid w:val="00D15AEB"/>
    <w:rsid w:val="00D16F35"/>
    <w:rsid w:val="00D17C95"/>
    <w:rsid w:val="00D20104"/>
    <w:rsid w:val="00D20E7D"/>
    <w:rsid w:val="00D21142"/>
    <w:rsid w:val="00D21C67"/>
    <w:rsid w:val="00D21C72"/>
    <w:rsid w:val="00D22430"/>
    <w:rsid w:val="00D23786"/>
    <w:rsid w:val="00D241BA"/>
    <w:rsid w:val="00D241C8"/>
    <w:rsid w:val="00D244FC"/>
    <w:rsid w:val="00D25079"/>
    <w:rsid w:val="00D26988"/>
    <w:rsid w:val="00D26AA2"/>
    <w:rsid w:val="00D27E3D"/>
    <w:rsid w:val="00D31342"/>
    <w:rsid w:val="00D31F46"/>
    <w:rsid w:val="00D3258F"/>
    <w:rsid w:val="00D33118"/>
    <w:rsid w:val="00D34B1E"/>
    <w:rsid w:val="00D35CBF"/>
    <w:rsid w:val="00D3619E"/>
    <w:rsid w:val="00D36876"/>
    <w:rsid w:val="00D402F5"/>
    <w:rsid w:val="00D41585"/>
    <w:rsid w:val="00D41910"/>
    <w:rsid w:val="00D41F54"/>
    <w:rsid w:val="00D42844"/>
    <w:rsid w:val="00D43109"/>
    <w:rsid w:val="00D43312"/>
    <w:rsid w:val="00D44328"/>
    <w:rsid w:val="00D450E9"/>
    <w:rsid w:val="00D45BDE"/>
    <w:rsid w:val="00D462B7"/>
    <w:rsid w:val="00D46401"/>
    <w:rsid w:val="00D46599"/>
    <w:rsid w:val="00D46F22"/>
    <w:rsid w:val="00D4743D"/>
    <w:rsid w:val="00D50F9B"/>
    <w:rsid w:val="00D50FAB"/>
    <w:rsid w:val="00D52268"/>
    <w:rsid w:val="00D52B57"/>
    <w:rsid w:val="00D548D7"/>
    <w:rsid w:val="00D54EF9"/>
    <w:rsid w:val="00D57A47"/>
    <w:rsid w:val="00D57B51"/>
    <w:rsid w:val="00D61B6D"/>
    <w:rsid w:val="00D61F7E"/>
    <w:rsid w:val="00D62541"/>
    <w:rsid w:val="00D62E82"/>
    <w:rsid w:val="00D63BB4"/>
    <w:rsid w:val="00D64B2D"/>
    <w:rsid w:val="00D652B8"/>
    <w:rsid w:val="00D66F34"/>
    <w:rsid w:val="00D679C7"/>
    <w:rsid w:val="00D72BE7"/>
    <w:rsid w:val="00D7323E"/>
    <w:rsid w:val="00D738D6"/>
    <w:rsid w:val="00D73D5E"/>
    <w:rsid w:val="00D73EBA"/>
    <w:rsid w:val="00D742F4"/>
    <w:rsid w:val="00D75638"/>
    <w:rsid w:val="00D7787D"/>
    <w:rsid w:val="00D80795"/>
    <w:rsid w:val="00D80F5E"/>
    <w:rsid w:val="00D83165"/>
    <w:rsid w:val="00D840F9"/>
    <w:rsid w:val="00D841A8"/>
    <w:rsid w:val="00D842AB"/>
    <w:rsid w:val="00D8515E"/>
    <w:rsid w:val="00D85E9E"/>
    <w:rsid w:val="00D8677C"/>
    <w:rsid w:val="00D8694E"/>
    <w:rsid w:val="00D870B2"/>
    <w:rsid w:val="00D8720C"/>
    <w:rsid w:val="00D87712"/>
    <w:rsid w:val="00D87A08"/>
    <w:rsid w:val="00D87E00"/>
    <w:rsid w:val="00D90EF4"/>
    <w:rsid w:val="00D9134D"/>
    <w:rsid w:val="00D918AB"/>
    <w:rsid w:val="00D91BCA"/>
    <w:rsid w:val="00D92353"/>
    <w:rsid w:val="00D95AF8"/>
    <w:rsid w:val="00D95F4A"/>
    <w:rsid w:val="00D96007"/>
    <w:rsid w:val="00D964F4"/>
    <w:rsid w:val="00D96D11"/>
    <w:rsid w:val="00D97F7F"/>
    <w:rsid w:val="00DA0270"/>
    <w:rsid w:val="00DA046B"/>
    <w:rsid w:val="00DA056E"/>
    <w:rsid w:val="00DA0867"/>
    <w:rsid w:val="00DA1584"/>
    <w:rsid w:val="00DA1E58"/>
    <w:rsid w:val="00DA2930"/>
    <w:rsid w:val="00DA4396"/>
    <w:rsid w:val="00DA4533"/>
    <w:rsid w:val="00DA4937"/>
    <w:rsid w:val="00DA5616"/>
    <w:rsid w:val="00DA5B59"/>
    <w:rsid w:val="00DA5CBB"/>
    <w:rsid w:val="00DA5F98"/>
    <w:rsid w:val="00DA6ED3"/>
    <w:rsid w:val="00DA7274"/>
    <w:rsid w:val="00DA7449"/>
    <w:rsid w:val="00DA7A03"/>
    <w:rsid w:val="00DA7C02"/>
    <w:rsid w:val="00DA7EE2"/>
    <w:rsid w:val="00DB033E"/>
    <w:rsid w:val="00DB1818"/>
    <w:rsid w:val="00DB276F"/>
    <w:rsid w:val="00DB2B5D"/>
    <w:rsid w:val="00DB4271"/>
    <w:rsid w:val="00DB4BA8"/>
    <w:rsid w:val="00DB6E8D"/>
    <w:rsid w:val="00DB72F8"/>
    <w:rsid w:val="00DC0751"/>
    <w:rsid w:val="00DC0F24"/>
    <w:rsid w:val="00DC17FD"/>
    <w:rsid w:val="00DC22F3"/>
    <w:rsid w:val="00DC309B"/>
    <w:rsid w:val="00DC3FE0"/>
    <w:rsid w:val="00DC41E9"/>
    <w:rsid w:val="00DC4DA2"/>
    <w:rsid w:val="00DC4E2C"/>
    <w:rsid w:val="00DC50B4"/>
    <w:rsid w:val="00DC5F65"/>
    <w:rsid w:val="00DC65C4"/>
    <w:rsid w:val="00DC7854"/>
    <w:rsid w:val="00DD06F0"/>
    <w:rsid w:val="00DD102D"/>
    <w:rsid w:val="00DD1C6B"/>
    <w:rsid w:val="00DD43BA"/>
    <w:rsid w:val="00DD5515"/>
    <w:rsid w:val="00DD70FA"/>
    <w:rsid w:val="00DD722F"/>
    <w:rsid w:val="00DE0980"/>
    <w:rsid w:val="00DE0D91"/>
    <w:rsid w:val="00DE1529"/>
    <w:rsid w:val="00DE1695"/>
    <w:rsid w:val="00DE17D1"/>
    <w:rsid w:val="00DE2D2A"/>
    <w:rsid w:val="00DE2DEE"/>
    <w:rsid w:val="00DE44B0"/>
    <w:rsid w:val="00DE4A98"/>
    <w:rsid w:val="00DE4B8E"/>
    <w:rsid w:val="00DE4E13"/>
    <w:rsid w:val="00DE56A5"/>
    <w:rsid w:val="00DE6165"/>
    <w:rsid w:val="00DF08B7"/>
    <w:rsid w:val="00DF0AFA"/>
    <w:rsid w:val="00DF0F60"/>
    <w:rsid w:val="00DF1CF4"/>
    <w:rsid w:val="00DF23B6"/>
    <w:rsid w:val="00DF2549"/>
    <w:rsid w:val="00DF25A8"/>
    <w:rsid w:val="00DF2B7B"/>
    <w:rsid w:val="00DF4786"/>
    <w:rsid w:val="00DF52DF"/>
    <w:rsid w:val="00DF5B0C"/>
    <w:rsid w:val="00DF72FF"/>
    <w:rsid w:val="00E02F6A"/>
    <w:rsid w:val="00E03198"/>
    <w:rsid w:val="00E03A46"/>
    <w:rsid w:val="00E03F18"/>
    <w:rsid w:val="00E040FD"/>
    <w:rsid w:val="00E0415B"/>
    <w:rsid w:val="00E05817"/>
    <w:rsid w:val="00E05969"/>
    <w:rsid w:val="00E06135"/>
    <w:rsid w:val="00E062E3"/>
    <w:rsid w:val="00E074C7"/>
    <w:rsid w:val="00E07A80"/>
    <w:rsid w:val="00E113C0"/>
    <w:rsid w:val="00E113CB"/>
    <w:rsid w:val="00E11553"/>
    <w:rsid w:val="00E13217"/>
    <w:rsid w:val="00E13667"/>
    <w:rsid w:val="00E157BC"/>
    <w:rsid w:val="00E17628"/>
    <w:rsid w:val="00E1766C"/>
    <w:rsid w:val="00E222C2"/>
    <w:rsid w:val="00E22B78"/>
    <w:rsid w:val="00E23136"/>
    <w:rsid w:val="00E23537"/>
    <w:rsid w:val="00E23EC4"/>
    <w:rsid w:val="00E25BEF"/>
    <w:rsid w:val="00E25C19"/>
    <w:rsid w:val="00E26921"/>
    <w:rsid w:val="00E26F9D"/>
    <w:rsid w:val="00E27929"/>
    <w:rsid w:val="00E2799B"/>
    <w:rsid w:val="00E27E3A"/>
    <w:rsid w:val="00E27ECB"/>
    <w:rsid w:val="00E307FC"/>
    <w:rsid w:val="00E31309"/>
    <w:rsid w:val="00E313B9"/>
    <w:rsid w:val="00E31932"/>
    <w:rsid w:val="00E31E89"/>
    <w:rsid w:val="00E32AAC"/>
    <w:rsid w:val="00E33147"/>
    <w:rsid w:val="00E34168"/>
    <w:rsid w:val="00E35793"/>
    <w:rsid w:val="00E35887"/>
    <w:rsid w:val="00E36154"/>
    <w:rsid w:val="00E36407"/>
    <w:rsid w:val="00E4026E"/>
    <w:rsid w:val="00E40E41"/>
    <w:rsid w:val="00E41E67"/>
    <w:rsid w:val="00E42D93"/>
    <w:rsid w:val="00E446BC"/>
    <w:rsid w:val="00E448A1"/>
    <w:rsid w:val="00E44B83"/>
    <w:rsid w:val="00E45A2E"/>
    <w:rsid w:val="00E460B4"/>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387"/>
    <w:rsid w:val="00E57680"/>
    <w:rsid w:val="00E608B7"/>
    <w:rsid w:val="00E60CAF"/>
    <w:rsid w:val="00E61B39"/>
    <w:rsid w:val="00E62835"/>
    <w:rsid w:val="00E633DC"/>
    <w:rsid w:val="00E64523"/>
    <w:rsid w:val="00E6528D"/>
    <w:rsid w:val="00E65E10"/>
    <w:rsid w:val="00E6683D"/>
    <w:rsid w:val="00E679EA"/>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2CEF"/>
    <w:rsid w:val="00E83697"/>
    <w:rsid w:val="00E83810"/>
    <w:rsid w:val="00E83B8C"/>
    <w:rsid w:val="00E842F5"/>
    <w:rsid w:val="00E854D4"/>
    <w:rsid w:val="00E85899"/>
    <w:rsid w:val="00E858CD"/>
    <w:rsid w:val="00E86F18"/>
    <w:rsid w:val="00E870A0"/>
    <w:rsid w:val="00E872F2"/>
    <w:rsid w:val="00E90CA6"/>
    <w:rsid w:val="00E911AC"/>
    <w:rsid w:val="00E91294"/>
    <w:rsid w:val="00E912E8"/>
    <w:rsid w:val="00E91487"/>
    <w:rsid w:val="00E91B7A"/>
    <w:rsid w:val="00E91DDC"/>
    <w:rsid w:val="00E925C9"/>
    <w:rsid w:val="00E934E3"/>
    <w:rsid w:val="00E940FA"/>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6171"/>
    <w:rsid w:val="00EB7699"/>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0F2"/>
    <w:rsid w:val="00ED08A6"/>
    <w:rsid w:val="00ED09BF"/>
    <w:rsid w:val="00ED0AAB"/>
    <w:rsid w:val="00ED1175"/>
    <w:rsid w:val="00ED128B"/>
    <w:rsid w:val="00ED1D93"/>
    <w:rsid w:val="00ED20B1"/>
    <w:rsid w:val="00ED311B"/>
    <w:rsid w:val="00ED3FBE"/>
    <w:rsid w:val="00ED43A5"/>
    <w:rsid w:val="00ED49AA"/>
    <w:rsid w:val="00ED4A65"/>
    <w:rsid w:val="00ED534A"/>
    <w:rsid w:val="00ED6D39"/>
    <w:rsid w:val="00ED6D50"/>
    <w:rsid w:val="00EE145C"/>
    <w:rsid w:val="00EE1512"/>
    <w:rsid w:val="00EE1CC6"/>
    <w:rsid w:val="00EE217F"/>
    <w:rsid w:val="00EE2432"/>
    <w:rsid w:val="00EE24F5"/>
    <w:rsid w:val="00EE2ED1"/>
    <w:rsid w:val="00EE4120"/>
    <w:rsid w:val="00EE44AD"/>
    <w:rsid w:val="00EE4EBA"/>
    <w:rsid w:val="00EE5FEF"/>
    <w:rsid w:val="00EE7D61"/>
    <w:rsid w:val="00EF0074"/>
    <w:rsid w:val="00EF1A28"/>
    <w:rsid w:val="00EF1E0A"/>
    <w:rsid w:val="00EF267F"/>
    <w:rsid w:val="00EF2F1F"/>
    <w:rsid w:val="00EF3191"/>
    <w:rsid w:val="00EF46A7"/>
    <w:rsid w:val="00EF4E32"/>
    <w:rsid w:val="00EF51A0"/>
    <w:rsid w:val="00EF7BFB"/>
    <w:rsid w:val="00F01010"/>
    <w:rsid w:val="00F01DB1"/>
    <w:rsid w:val="00F01E51"/>
    <w:rsid w:val="00F025A2"/>
    <w:rsid w:val="00F02A7B"/>
    <w:rsid w:val="00F02EB6"/>
    <w:rsid w:val="00F04797"/>
    <w:rsid w:val="00F04C08"/>
    <w:rsid w:val="00F04C45"/>
    <w:rsid w:val="00F05D71"/>
    <w:rsid w:val="00F06F0B"/>
    <w:rsid w:val="00F07388"/>
    <w:rsid w:val="00F07FD6"/>
    <w:rsid w:val="00F10EF9"/>
    <w:rsid w:val="00F11B53"/>
    <w:rsid w:val="00F11D6B"/>
    <w:rsid w:val="00F1206C"/>
    <w:rsid w:val="00F12668"/>
    <w:rsid w:val="00F12B8B"/>
    <w:rsid w:val="00F13B1B"/>
    <w:rsid w:val="00F1695A"/>
    <w:rsid w:val="00F17066"/>
    <w:rsid w:val="00F2026E"/>
    <w:rsid w:val="00F20B49"/>
    <w:rsid w:val="00F20C7B"/>
    <w:rsid w:val="00F2210A"/>
    <w:rsid w:val="00F24069"/>
    <w:rsid w:val="00F24379"/>
    <w:rsid w:val="00F2595D"/>
    <w:rsid w:val="00F26A41"/>
    <w:rsid w:val="00F26CFA"/>
    <w:rsid w:val="00F26DA1"/>
    <w:rsid w:val="00F2754C"/>
    <w:rsid w:val="00F27FB6"/>
    <w:rsid w:val="00F3056A"/>
    <w:rsid w:val="00F31951"/>
    <w:rsid w:val="00F31CC8"/>
    <w:rsid w:val="00F32173"/>
    <w:rsid w:val="00F3250E"/>
    <w:rsid w:val="00F326D6"/>
    <w:rsid w:val="00F32EE5"/>
    <w:rsid w:val="00F33237"/>
    <w:rsid w:val="00F337EC"/>
    <w:rsid w:val="00F3465E"/>
    <w:rsid w:val="00F34BF6"/>
    <w:rsid w:val="00F36FB1"/>
    <w:rsid w:val="00F37743"/>
    <w:rsid w:val="00F40310"/>
    <w:rsid w:val="00F41313"/>
    <w:rsid w:val="00F4252E"/>
    <w:rsid w:val="00F4284D"/>
    <w:rsid w:val="00F42B86"/>
    <w:rsid w:val="00F42C9C"/>
    <w:rsid w:val="00F42DE5"/>
    <w:rsid w:val="00F449DD"/>
    <w:rsid w:val="00F44F03"/>
    <w:rsid w:val="00F44FCE"/>
    <w:rsid w:val="00F4537F"/>
    <w:rsid w:val="00F457D8"/>
    <w:rsid w:val="00F45921"/>
    <w:rsid w:val="00F45BF8"/>
    <w:rsid w:val="00F45D12"/>
    <w:rsid w:val="00F47078"/>
    <w:rsid w:val="00F47229"/>
    <w:rsid w:val="00F4731F"/>
    <w:rsid w:val="00F47826"/>
    <w:rsid w:val="00F47B40"/>
    <w:rsid w:val="00F503E6"/>
    <w:rsid w:val="00F5200A"/>
    <w:rsid w:val="00F52C6C"/>
    <w:rsid w:val="00F52DBE"/>
    <w:rsid w:val="00F53AAD"/>
    <w:rsid w:val="00F53CB3"/>
    <w:rsid w:val="00F5490A"/>
    <w:rsid w:val="00F54A3D"/>
    <w:rsid w:val="00F54F7D"/>
    <w:rsid w:val="00F54F9B"/>
    <w:rsid w:val="00F55207"/>
    <w:rsid w:val="00F555DE"/>
    <w:rsid w:val="00F56336"/>
    <w:rsid w:val="00F56C30"/>
    <w:rsid w:val="00F578C5"/>
    <w:rsid w:val="00F57BF8"/>
    <w:rsid w:val="00F57BF9"/>
    <w:rsid w:val="00F61A3E"/>
    <w:rsid w:val="00F62456"/>
    <w:rsid w:val="00F625C6"/>
    <w:rsid w:val="00F653B8"/>
    <w:rsid w:val="00F65A82"/>
    <w:rsid w:val="00F66E5B"/>
    <w:rsid w:val="00F70563"/>
    <w:rsid w:val="00F705E6"/>
    <w:rsid w:val="00F71531"/>
    <w:rsid w:val="00F71764"/>
    <w:rsid w:val="00F71B89"/>
    <w:rsid w:val="00F7353C"/>
    <w:rsid w:val="00F73602"/>
    <w:rsid w:val="00F73FAE"/>
    <w:rsid w:val="00F7574F"/>
    <w:rsid w:val="00F75B5F"/>
    <w:rsid w:val="00F75BC5"/>
    <w:rsid w:val="00F7601F"/>
    <w:rsid w:val="00F76050"/>
    <w:rsid w:val="00F760F6"/>
    <w:rsid w:val="00F76904"/>
    <w:rsid w:val="00F76F8F"/>
    <w:rsid w:val="00F76FB3"/>
    <w:rsid w:val="00F777E4"/>
    <w:rsid w:val="00F80579"/>
    <w:rsid w:val="00F80C4B"/>
    <w:rsid w:val="00F80F72"/>
    <w:rsid w:val="00F81496"/>
    <w:rsid w:val="00F814D0"/>
    <w:rsid w:val="00F8151C"/>
    <w:rsid w:val="00F83135"/>
    <w:rsid w:val="00F83DE5"/>
    <w:rsid w:val="00F845FE"/>
    <w:rsid w:val="00F84AD1"/>
    <w:rsid w:val="00F84C6A"/>
    <w:rsid w:val="00F850F5"/>
    <w:rsid w:val="00F8529B"/>
    <w:rsid w:val="00F854FE"/>
    <w:rsid w:val="00F8570F"/>
    <w:rsid w:val="00F85731"/>
    <w:rsid w:val="00F8639A"/>
    <w:rsid w:val="00F86B9C"/>
    <w:rsid w:val="00F90592"/>
    <w:rsid w:val="00F905C6"/>
    <w:rsid w:val="00F90E03"/>
    <w:rsid w:val="00F922EB"/>
    <w:rsid w:val="00F926AC"/>
    <w:rsid w:val="00F937A5"/>
    <w:rsid w:val="00F941A4"/>
    <w:rsid w:val="00F94C99"/>
    <w:rsid w:val="00F94E88"/>
    <w:rsid w:val="00F96286"/>
    <w:rsid w:val="00F97925"/>
    <w:rsid w:val="00F97D6E"/>
    <w:rsid w:val="00FA0274"/>
    <w:rsid w:val="00FA0D44"/>
    <w:rsid w:val="00FA1266"/>
    <w:rsid w:val="00FA1C5C"/>
    <w:rsid w:val="00FA26E2"/>
    <w:rsid w:val="00FA2EA8"/>
    <w:rsid w:val="00FA34EC"/>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ACE"/>
    <w:rsid w:val="00FB1FDF"/>
    <w:rsid w:val="00FB21EF"/>
    <w:rsid w:val="00FB3102"/>
    <w:rsid w:val="00FB3729"/>
    <w:rsid w:val="00FB3DC3"/>
    <w:rsid w:val="00FB4507"/>
    <w:rsid w:val="00FB46CA"/>
    <w:rsid w:val="00FB5972"/>
    <w:rsid w:val="00FB6463"/>
    <w:rsid w:val="00FB69F2"/>
    <w:rsid w:val="00FB78A7"/>
    <w:rsid w:val="00FC0B77"/>
    <w:rsid w:val="00FC1192"/>
    <w:rsid w:val="00FC2520"/>
    <w:rsid w:val="00FC347B"/>
    <w:rsid w:val="00FC3624"/>
    <w:rsid w:val="00FC40D3"/>
    <w:rsid w:val="00FC5133"/>
    <w:rsid w:val="00FC568D"/>
    <w:rsid w:val="00FC584B"/>
    <w:rsid w:val="00FC77D8"/>
    <w:rsid w:val="00FC78C1"/>
    <w:rsid w:val="00FC7CB6"/>
    <w:rsid w:val="00FC7E46"/>
    <w:rsid w:val="00FD03E5"/>
    <w:rsid w:val="00FD1258"/>
    <w:rsid w:val="00FD1FA7"/>
    <w:rsid w:val="00FD295E"/>
    <w:rsid w:val="00FD2CBF"/>
    <w:rsid w:val="00FD2EBD"/>
    <w:rsid w:val="00FD3426"/>
    <w:rsid w:val="00FD471E"/>
    <w:rsid w:val="00FD4E33"/>
    <w:rsid w:val="00FD4EDD"/>
    <w:rsid w:val="00FD60D6"/>
    <w:rsid w:val="00FD711D"/>
    <w:rsid w:val="00FD777E"/>
    <w:rsid w:val="00FD79D2"/>
    <w:rsid w:val="00FE0A3D"/>
    <w:rsid w:val="00FE0DB2"/>
    <w:rsid w:val="00FE23ED"/>
    <w:rsid w:val="00FE3DE7"/>
    <w:rsid w:val="00FE3E59"/>
    <w:rsid w:val="00FE4670"/>
    <w:rsid w:val="00FE55FB"/>
    <w:rsid w:val="00FE5909"/>
    <w:rsid w:val="00FE708A"/>
    <w:rsid w:val="00FF0507"/>
    <w:rsid w:val="00FF05DE"/>
    <w:rsid w:val="00FF0BC3"/>
    <w:rsid w:val="00FF246E"/>
    <w:rsid w:val="00FF29C2"/>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89D"/>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uiPriority w:val="99"/>
    <w:qFormat/>
    <w:rsid w:val="002879DE"/>
  </w:style>
  <w:style w:type="character" w:customStyle="1" w:styleId="CommentTextChar">
    <w:name w:val="Comment Text Char"/>
    <w:basedOn w:val="DefaultParagraphFont"/>
    <w:link w:val="CommentText"/>
    <w:uiPriority w:val="99"/>
    <w:qForma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F01E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1E51"/>
    <w:rPr>
      <w:rFonts w:ascii="Arial" w:hAnsi="Arial"/>
      <w:sz w:val="24"/>
      <w:lang w:val="en-GB"/>
    </w:rPr>
  </w:style>
  <w:style w:type="paragraph" w:styleId="Caption">
    <w:name w:val="caption"/>
    <w:basedOn w:val="Normal"/>
    <w:next w:val="Normal"/>
    <w:unhideWhenUsed/>
    <w:qFormat/>
    <w:rsid w:val="006F48CF"/>
    <w:pPr>
      <w:spacing w:after="200"/>
    </w:pPr>
    <w:rPr>
      <w:i/>
      <w:iCs/>
      <w:color w:val="44546A" w:themeColor="text2"/>
      <w:sz w:val="18"/>
      <w:szCs w:val="18"/>
    </w:rPr>
  </w:style>
  <w:style w:type="character" w:customStyle="1" w:styleId="Heading2Char">
    <w:name w:val="Heading 2 Char"/>
    <w:basedOn w:val="DefaultParagraphFont"/>
    <w:link w:val="Heading2"/>
    <w:rsid w:val="003C7D85"/>
    <w:rPr>
      <w:rFonts w:ascii="Arial" w:hAnsi="Arial"/>
      <w:sz w:val="32"/>
      <w:lang w:val="en-GB"/>
    </w:rPr>
  </w:style>
  <w:style w:type="paragraph" w:customStyle="1" w:styleId="References">
    <w:name w:val="References"/>
    <w:basedOn w:val="Normal"/>
    <w:rsid w:val="00F26A41"/>
    <w:pPr>
      <w:numPr>
        <w:numId w:val="3"/>
      </w:numPr>
      <w:autoSpaceDE w:val="0"/>
      <w:autoSpaceDN w:val="0"/>
      <w:snapToGrid w:val="0"/>
      <w:spacing w:after="60"/>
      <w:jc w:val="both"/>
    </w:pPr>
    <w:rPr>
      <w:rFonts w:eastAsia="SimSun"/>
      <w:szCs w:val="16"/>
      <w:lang w:val="en-US"/>
    </w:rPr>
  </w:style>
  <w:style w:type="paragraph" w:styleId="BodyText">
    <w:name w:val="Body Text"/>
    <w:basedOn w:val="Normal"/>
    <w:link w:val="BodyTextChar"/>
    <w:rsid w:val="00F4252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4252E"/>
    <w:rPr>
      <w:rFonts w:eastAsia="SimSun"/>
      <w:color w:val="000000"/>
      <w:lang w:val="en-GB" w:eastAsia="ja-JP"/>
    </w:rPr>
  </w:style>
  <w:style w:type="character" w:customStyle="1" w:styleId="fontstyle01">
    <w:name w:val="fontstyle01"/>
    <w:rsid w:val="00F4252E"/>
    <w:rPr>
      <w:rFonts w:ascii="ArialMT" w:hAnsi="ArialMT" w:hint="default"/>
      <w:b w:val="0"/>
      <w:bCs w:val="0"/>
      <w:i w:val="0"/>
      <w:iCs w:val="0"/>
      <w:color w:val="000000"/>
      <w:sz w:val="36"/>
      <w:szCs w:val="36"/>
    </w:rPr>
  </w:style>
  <w:style w:type="character" w:customStyle="1" w:styleId="fontstyle21">
    <w:name w:val="fontstyle21"/>
    <w:rsid w:val="00F4252E"/>
    <w:rPr>
      <w:rFonts w:ascii="TimesNewRomanPSMT" w:hAnsi="TimesNewRomanPSMT" w:hint="default"/>
      <w:b w:val="0"/>
      <w:bCs w:val="0"/>
      <w:i w:val="0"/>
      <w:iCs w:val="0"/>
      <w:color w:val="000000"/>
      <w:sz w:val="20"/>
      <w:szCs w:val="20"/>
    </w:rPr>
  </w:style>
  <w:style w:type="character" w:customStyle="1" w:styleId="B5Char">
    <w:name w:val="B5 Char"/>
    <w:link w:val="B5"/>
    <w:qFormat/>
    <w:locked/>
    <w:rsid w:val="009650E6"/>
    <w:rPr>
      <w:lang w:val="en-GB"/>
    </w:rPr>
  </w:style>
  <w:style w:type="character" w:customStyle="1" w:styleId="B6Char">
    <w:name w:val="B6 Char"/>
    <w:link w:val="B6"/>
    <w:qFormat/>
    <w:locked/>
    <w:rsid w:val="009650E6"/>
    <w:rPr>
      <w:rFonts w:eastAsia="Times New Roman"/>
    </w:rPr>
  </w:style>
  <w:style w:type="paragraph" w:customStyle="1" w:styleId="B6">
    <w:name w:val="B6"/>
    <w:basedOn w:val="B5"/>
    <w:link w:val="B6Char"/>
    <w:qFormat/>
    <w:rsid w:val="009650E6"/>
    <w:pPr>
      <w:overflowPunct w:val="0"/>
      <w:autoSpaceDE w:val="0"/>
      <w:autoSpaceDN w:val="0"/>
      <w:adjustRightInd w:val="0"/>
      <w:ind w:left="1985"/>
      <w:textAlignment w:val="baseline"/>
    </w:pPr>
    <w:rPr>
      <w:rFonts w:eastAsia="Times New Roman"/>
      <w:lang w:val="en-US"/>
    </w:rPr>
  </w:style>
  <w:style w:type="character" w:customStyle="1" w:styleId="B3Char">
    <w:name w:val="B3 Char"/>
    <w:link w:val="B3"/>
    <w:qFormat/>
    <w:rsid w:val="009650E6"/>
    <w:rPr>
      <w:lang w:val="en-GB"/>
    </w:rPr>
  </w:style>
  <w:style w:type="character" w:customStyle="1" w:styleId="NOChar">
    <w:name w:val="NO Char"/>
    <w:link w:val="NO"/>
    <w:qFormat/>
    <w:rsid w:val="009650E6"/>
    <w:rPr>
      <w:lang w:val="en-GB"/>
    </w:rPr>
  </w:style>
  <w:style w:type="character" w:customStyle="1" w:styleId="B4Char">
    <w:name w:val="B4 Char"/>
    <w:link w:val="B4"/>
    <w:qFormat/>
    <w:rsid w:val="009650E6"/>
    <w:rPr>
      <w:lang w:val="en-GB"/>
    </w:rPr>
  </w:style>
  <w:style w:type="character" w:customStyle="1" w:styleId="B1Char">
    <w:name w:val="B1 Char"/>
    <w:link w:val="B1"/>
    <w:rsid w:val="008345D1"/>
    <w:rPr>
      <w:lang w:val="en-GB"/>
    </w:rPr>
  </w:style>
  <w:style w:type="character" w:customStyle="1" w:styleId="Heading1Char">
    <w:name w:val="Heading 1 Char"/>
    <w:basedOn w:val="DefaultParagraphFont"/>
    <w:link w:val="Heading1"/>
    <w:rsid w:val="004F6B6B"/>
    <w:rPr>
      <w:rFonts w:ascii="Arial" w:hAnsi="Arial"/>
      <w:sz w:val="36"/>
      <w:lang w:val="en-GB"/>
    </w:rPr>
  </w:style>
  <w:style w:type="character" w:customStyle="1" w:styleId="TALCar">
    <w:name w:val="TAL Car"/>
    <w:link w:val="TAL"/>
    <w:qFormat/>
    <w:locked/>
    <w:rsid w:val="00655472"/>
    <w:rPr>
      <w:rFonts w:ascii="Arial" w:hAnsi="Arial"/>
      <w:sz w:val="18"/>
      <w:lang w:val="en-GB"/>
    </w:rPr>
  </w:style>
  <w:style w:type="character" w:customStyle="1" w:styleId="TACChar">
    <w:name w:val="TAC Char"/>
    <w:link w:val="TAC"/>
    <w:qFormat/>
    <w:locked/>
    <w:rsid w:val="00655472"/>
    <w:rPr>
      <w:rFonts w:ascii="Arial" w:hAnsi="Arial"/>
      <w:sz w:val="18"/>
      <w:lang w:val="en-GB"/>
    </w:rPr>
  </w:style>
  <w:style w:type="character" w:customStyle="1" w:styleId="B1Char1">
    <w:name w:val="B1 Char1"/>
    <w:qFormat/>
    <w:locked/>
    <w:rsid w:val="00655472"/>
    <w:rPr>
      <w:rFonts w:eastAsia="Times New Roman"/>
    </w:rPr>
  </w:style>
  <w:style w:type="character" w:customStyle="1" w:styleId="TANChar">
    <w:name w:val="TAN Char"/>
    <w:link w:val="TAN"/>
    <w:uiPriority w:val="99"/>
    <w:locked/>
    <w:rsid w:val="00655472"/>
    <w:rPr>
      <w:rFonts w:ascii="Arial" w:hAnsi="Arial"/>
      <w:sz w:val="18"/>
      <w:lang w:val="en-GB"/>
    </w:rPr>
  </w:style>
  <w:style w:type="paragraph" w:customStyle="1" w:styleId="LGTdoc1">
    <w:name w:val="LGTdoc_제목1"/>
    <w:basedOn w:val="Normal"/>
    <w:qFormat/>
    <w:rsid w:val="00655472"/>
    <w:pPr>
      <w:adjustRightInd w:val="0"/>
      <w:snapToGrid w:val="0"/>
      <w:spacing w:beforeLines="5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4046">
      <w:bodyDiv w:val="1"/>
      <w:marLeft w:val="0"/>
      <w:marRight w:val="0"/>
      <w:marTop w:val="0"/>
      <w:marBottom w:val="0"/>
      <w:divBdr>
        <w:top w:val="none" w:sz="0" w:space="0" w:color="auto"/>
        <w:left w:val="none" w:sz="0" w:space="0" w:color="auto"/>
        <w:bottom w:val="none" w:sz="0" w:space="0" w:color="auto"/>
        <w:right w:val="none" w:sz="0" w:space="0" w:color="auto"/>
      </w:divBdr>
    </w:div>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366176328">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6899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4967E0D7-D0B8-4042-B548-3B79530490C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195</TotalTime>
  <Pages>9</Pages>
  <Words>3855</Words>
  <Characters>21251</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25056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25</cp:revision>
  <dcterms:created xsi:type="dcterms:W3CDTF">2023-09-26T22:56:00Z</dcterms:created>
  <dcterms:modified xsi:type="dcterms:W3CDTF">2023-11-03T00:15:00Z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